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E7D" w:rsidRPr="00D81B76" w:rsidRDefault="00C13E7D" w:rsidP="00CA15AC">
      <w:pPr>
        <w:tabs>
          <w:tab w:val="left" w:pos="780"/>
          <w:tab w:val="center" w:pos="4986"/>
        </w:tabs>
        <w:ind w:right="-5"/>
        <w:jc w:val="center"/>
        <w:rPr>
          <w:b/>
          <w:sz w:val="20"/>
        </w:rPr>
      </w:pPr>
      <w:r w:rsidRPr="009D700F">
        <w:rPr>
          <w:b/>
          <w:noProof/>
          <w:sz w:val="20"/>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7.95pt;height:45.8pt;visibility:visible">
            <v:imagedata r:id="rId5" o:title=""/>
          </v:shape>
        </w:pict>
      </w:r>
    </w:p>
    <w:p w:rsidR="00C13E7D" w:rsidRPr="003E0B05" w:rsidRDefault="00C13E7D" w:rsidP="004E5EF3">
      <w:pPr>
        <w:jc w:val="center"/>
        <w:rPr>
          <w:b/>
          <w:i/>
          <w:sz w:val="32"/>
          <w:szCs w:val="32"/>
        </w:rPr>
      </w:pPr>
      <w:r w:rsidRPr="003E0B05">
        <w:rPr>
          <w:b/>
          <w:i/>
          <w:sz w:val="32"/>
          <w:szCs w:val="32"/>
        </w:rPr>
        <w:t>УКРАЇНА</w:t>
      </w:r>
    </w:p>
    <w:p w:rsidR="00C13E7D" w:rsidRPr="003E0B05" w:rsidRDefault="00C13E7D" w:rsidP="004E5EF3">
      <w:pPr>
        <w:jc w:val="center"/>
        <w:rPr>
          <w:b/>
          <w:i/>
          <w:sz w:val="28"/>
          <w:szCs w:val="28"/>
        </w:rPr>
      </w:pPr>
      <w:r w:rsidRPr="003E0B05">
        <w:rPr>
          <w:b/>
          <w:i/>
          <w:sz w:val="28"/>
          <w:szCs w:val="28"/>
        </w:rPr>
        <w:t>Пологівська районна рада</w:t>
      </w:r>
    </w:p>
    <w:p w:rsidR="00C13E7D" w:rsidRPr="003E0B05" w:rsidRDefault="00C13E7D" w:rsidP="004E5EF3">
      <w:pPr>
        <w:jc w:val="center"/>
        <w:rPr>
          <w:b/>
          <w:i/>
          <w:sz w:val="28"/>
          <w:szCs w:val="28"/>
        </w:rPr>
      </w:pPr>
      <w:r w:rsidRPr="003E0B05">
        <w:rPr>
          <w:b/>
          <w:i/>
          <w:sz w:val="28"/>
          <w:szCs w:val="28"/>
        </w:rPr>
        <w:t>Запорізької області</w:t>
      </w:r>
    </w:p>
    <w:p w:rsidR="00C13E7D" w:rsidRPr="003E0B05" w:rsidRDefault="00C13E7D" w:rsidP="004E5EF3">
      <w:pPr>
        <w:jc w:val="center"/>
        <w:rPr>
          <w:b/>
          <w:i/>
          <w:sz w:val="28"/>
          <w:szCs w:val="28"/>
        </w:rPr>
      </w:pPr>
      <w:r>
        <w:rPr>
          <w:b/>
          <w:i/>
          <w:sz w:val="28"/>
          <w:szCs w:val="28"/>
        </w:rPr>
        <w:t>сьомого</w:t>
      </w:r>
      <w:r w:rsidRPr="003E0B05">
        <w:rPr>
          <w:b/>
          <w:i/>
          <w:sz w:val="28"/>
          <w:szCs w:val="28"/>
        </w:rPr>
        <w:t xml:space="preserve"> скликання</w:t>
      </w:r>
    </w:p>
    <w:p w:rsidR="00C13E7D" w:rsidRPr="003E0B05" w:rsidRDefault="00C13E7D" w:rsidP="004E5EF3">
      <w:pPr>
        <w:jc w:val="center"/>
        <w:rPr>
          <w:b/>
          <w:i/>
          <w:sz w:val="28"/>
          <w:szCs w:val="28"/>
        </w:rPr>
      </w:pPr>
      <w:r>
        <w:rPr>
          <w:b/>
          <w:i/>
          <w:sz w:val="28"/>
          <w:szCs w:val="28"/>
        </w:rPr>
        <w:t xml:space="preserve"> тридцять шоста </w:t>
      </w:r>
      <w:r w:rsidRPr="008C45DE">
        <w:rPr>
          <w:b/>
          <w:i/>
          <w:sz w:val="28"/>
          <w:szCs w:val="28"/>
        </w:rPr>
        <w:t>сесія</w:t>
      </w:r>
    </w:p>
    <w:p w:rsidR="00C13E7D" w:rsidRPr="003E0B05" w:rsidRDefault="00C13E7D" w:rsidP="004E5EF3">
      <w:pPr>
        <w:jc w:val="center"/>
        <w:rPr>
          <w:b/>
          <w:i/>
          <w:sz w:val="28"/>
          <w:szCs w:val="28"/>
        </w:rPr>
      </w:pPr>
    </w:p>
    <w:p w:rsidR="00C13E7D" w:rsidRPr="003E0B05" w:rsidRDefault="00C13E7D" w:rsidP="004E5EF3">
      <w:pPr>
        <w:jc w:val="center"/>
        <w:rPr>
          <w:b/>
          <w:i/>
          <w:sz w:val="28"/>
          <w:szCs w:val="28"/>
        </w:rPr>
      </w:pPr>
      <w:r w:rsidRPr="003E0B05">
        <w:rPr>
          <w:b/>
          <w:i/>
          <w:sz w:val="28"/>
          <w:szCs w:val="28"/>
        </w:rPr>
        <w:t>Рішення</w:t>
      </w:r>
    </w:p>
    <w:p w:rsidR="00C13E7D" w:rsidRPr="00D81B76" w:rsidRDefault="00C13E7D" w:rsidP="004E5EF3">
      <w:pPr>
        <w:jc w:val="center"/>
        <w:rPr>
          <w:b/>
          <w:sz w:val="28"/>
          <w:szCs w:val="28"/>
        </w:rPr>
      </w:pPr>
    </w:p>
    <w:p w:rsidR="00C13E7D" w:rsidRPr="00CA15AC" w:rsidRDefault="00C13E7D" w:rsidP="004E5EF3">
      <w:pPr>
        <w:rPr>
          <w:sz w:val="28"/>
          <w:szCs w:val="28"/>
          <w:u w:val="single"/>
        </w:rPr>
      </w:pPr>
      <w:r>
        <w:rPr>
          <w:sz w:val="28"/>
          <w:szCs w:val="28"/>
        </w:rPr>
        <w:t xml:space="preserve">21 березня </w:t>
      </w:r>
      <w:r w:rsidRPr="005D7B72">
        <w:rPr>
          <w:sz w:val="28"/>
          <w:szCs w:val="28"/>
        </w:rPr>
        <w:t>201</w:t>
      </w:r>
      <w:r>
        <w:rPr>
          <w:sz w:val="28"/>
          <w:szCs w:val="28"/>
        </w:rPr>
        <w:t>9</w:t>
      </w:r>
      <w:r w:rsidRPr="005D7B72">
        <w:rPr>
          <w:sz w:val="28"/>
          <w:szCs w:val="28"/>
        </w:rPr>
        <w:t xml:space="preserve"> року                     </w:t>
      </w:r>
      <w:r>
        <w:rPr>
          <w:sz w:val="28"/>
          <w:szCs w:val="28"/>
        </w:rPr>
        <w:t xml:space="preserve">                                                                    №</w:t>
      </w:r>
      <w:r>
        <w:rPr>
          <w:sz w:val="28"/>
          <w:szCs w:val="28"/>
          <w:u w:val="single"/>
        </w:rPr>
        <w:t xml:space="preserve">  2</w:t>
      </w:r>
    </w:p>
    <w:p w:rsidR="00C13E7D" w:rsidRPr="004132A0" w:rsidRDefault="00C13E7D" w:rsidP="006901F2">
      <w:pPr>
        <w:jc w:val="both"/>
        <w:rPr>
          <w:sz w:val="28"/>
          <w:szCs w:val="28"/>
        </w:rPr>
      </w:pPr>
      <w:r w:rsidRPr="004132A0">
        <w:rPr>
          <w:sz w:val="28"/>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8"/>
      </w:tblGrid>
      <w:tr w:rsidR="00C13E7D" w:rsidRPr="004132A0" w:rsidTr="00BD6CE5">
        <w:tc>
          <w:tcPr>
            <w:tcW w:w="5868" w:type="dxa"/>
            <w:tcBorders>
              <w:top w:val="nil"/>
              <w:left w:val="nil"/>
              <w:bottom w:val="nil"/>
              <w:right w:val="nil"/>
            </w:tcBorders>
          </w:tcPr>
          <w:p w:rsidR="00C13E7D" w:rsidRPr="00830E78" w:rsidRDefault="00C13E7D" w:rsidP="00830E78">
            <w:pPr>
              <w:tabs>
                <w:tab w:val="left" w:pos="3960"/>
              </w:tabs>
              <w:spacing w:line="240" w:lineRule="exact"/>
              <w:jc w:val="both"/>
              <w:rPr>
                <w:sz w:val="28"/>
                <w:szCs w:val="28"/>
              </w:rPr>
            </w:pPr>
            <w:r w:rsidRPr="00830E78">
              <w:rPr>
                <w:sz w:val="28"/>
                <w:szCs w:val="28"/>
              </w:rPr>
              <w:t>Про створення комунального некомерційного підприємства «Пологівська багатопрофільна лікарня інтенсивного лікування» Пологівської районної ради Запорізької області</w:t>
            </w:r>
          </w:p>
        </w:tc>
      </w:tr>
    </w:tbl>
    <w:p w:rsidR="00C13E7D" w:rsidRPr="004132A0" w:rsidRDefault="00C13E7D" w:rsidP="006901F2">
      <w:pPr>
        <w:ind w:right="4599"/>
        <w:rPr>
          <w:sz w:val="28"/>
          <w:szCs w:val="28"/>
        </w:rPr>
      </w:pPr>
    </w:p>
    <w:p w:rsidR="00C13E7D" w:rsidRPr="004132A0" w:rsidRDefault="00C13E7D" w:rsidP="006901F2">
      <w:pPr>
        <w:ind w:right="4599"/>
        <w:rPr>
          <w:sz w:val="28"/>
          <w:szCs w:val="28"/>
        </w:rPr>
      </w:pPr>
    </w:p>
    <w:p w:rsidR="00C13E7D" w:rsidRPr="004132A0" w:rsidRDefault="00C13E7D" w:rsidP="004132A0">
      <w:pPr>
        <w:tabs>
          <w:tab w:val="left" w:pos="720"/>
          <w:tab w:val="left" w:pos="9540"/>
        </w:tabs>
        <w:jc w:val="both"/>
        <w:rPr>
          <w:sz w:val="28"/>
          <w:szCs w:val="28"/>
        </w:rPr>
      </w:pPr>
      <w:r w:rsidRPr="004132A0">
        <w:rPr>
          <w:sz w:val="28"/>
          <w:szCs w:val="28"/>
        </w:rPr>
        <w:tab/>
        <w:t xml:space="preserve">З метою підвищення рівня медичного обслуговування населення, розширення можливостей щодо його доступності та якості, розмежування первинного та вторинного рівнів надання медичної допомоги, ефективного використання кадрового потенціалу, підвищення ефективності використання бюджетних коштів, відповідно  до ст. ст. 52-54, 59, 78, 137 Господарського кодексу України, ст. ст. 104,105,108  Цивільного кодексу України, ст. 16 Закону України «Основи законодавства України про охорону здоров’я» зі змінами відповідно до Закону України «Про внесення змін до деяких законодавчих актів України щодо удосконалення законодавства з питань діяльності закладів охорони здоров’я» № 2002-VIII від 06.04.2017, на підставі Постанови Кабінету Міністрів України «Деякі питання удосконалення системи охорони здоров’я» № 208 від 17.02.2010,  Указу Президента України «Про невідкладні заходи щодо реформування системи охорони здоров’я населення» № 1649/2005 від  06.12.2005, </w:t>
      </w:r>
      <w:r w:rsidRPr="004132A0">
        <w:rPr>
          <w:rFonts w:ascii="inherit" w:hAnsi="inherit"/>
          <w:sz w:val="28"/>
          <w:szCs w:val="28"/>
        </w:rPr>
        <w:t>Концепції реформи фінансування системи охорони здоров’я України, схваленої розпорядженням Кабінету Міністрів України</w:t>
      </w:r>
      <w:r w:rsidRPr="004132A0">
        <w:rPr>
          <w:sz w:val="28"/>
          <w:szCs w:val="28"/>
        </w:rPr>
        <w:t xml:space="preserve"> </w:t>
      </w:r>
      <w:r w:rsidRPr="004132A0">
        <w:rPr>
          <w:rFonts w:ascii="inherit" w:hAnsi="inherit"/>
          <w:sz w:val="28"/>
          <w:szCs w:val="28"/>
        </w:rPr>
        <w:t>№ 10</w:t>
      </w:r>
      <w:r w:rsidRPr="004132A0">
        <w:rPr>
          <w:sz w:val="28"/>
          <w:szCs w:val="28"/>
        </w:rPr>
        <w:t>1</w:t>
      </w:r>
      <w:r w:rsidRPr="004132A0">
        <w:rPr>
          <w:rFonts w:ascii="inherit" w:hAnsi="inherit"/>
          <w:sz w:val="28"/>
          <w:szCs w:val="28"/>
        </w:rPr>
        <w:t>3</w:t>
      </w:r>
      <w:r w:rsidRPr="004132A0">
        <w:rPr>
          <w:sz w:val="28"/>
          <w:szCs w:val="28"/>
        </w:rPr>
        <w:t xml:space="preserve"> - р</w:t>
      </w:r>
      <w:r w:rsidRPr="004132A0">
        <w:rPr>
          <w:rFonts w:ascii="inherit" w:hAnsi="inherit"/>
          <w:sz w:val="28"/>
          <w:szCs w:val="28"/>
        </w:rPr>
        <w:t xml:space="preserve"> від 30</w:t>
      </w:r>
      <w:r w:rsidRPr="004132A0">
        <w:rPr>
          <w:sz w:val="28"/>
          <w:szCs w:val="28"/>
        </w:rPr>
        <w:t>.11.</w:t>
      </w:r>
      <w:r w:rsidRPr="004132A0">
        <w:rPr>
          <w:rFonts w:ascii="inherit" w:hAnsi="inherit"/>
          <w:sz w:val="28"/>
          <w:szCs w:val="28"/>
        </w:rPr>
        <w:t>2016</w:t>
      </w:r>
      <w:r w:rsidRPr="004132A0">
        <w:rPr>
          <w:sz w:val="28"/>
          <w:szCs w:val="28"/>
        </w:rPr>
        <w:t xml:space="preserve">, керуючись ст. ст. </w:t>
      </w:r>
      <w:r w:rsidRPr="004132A0">
        <w:rPr>
          <w:sz w:val="28"/>
          <w:szCs w:val="28"/>
          <w:shd w:val="clear" w:color="auto" w:fill="FCFCFC"/>
        </w:rPr>
        <w:t xml:space="preserve">43, 60 </w:t>
      </w:r>
      <w:r w:rsidRPr="004132A0">
        <w:rPr>
          <w:sz w:val="28"/>
          <w:szCs w:val="28"/>
        </w:rPr>
        <w:t xml:space="preserve">Закону України «Про місцеве самоврядування в Україні», Пологівська районна рада Запорізької області </w:t>
      </w:r>
      <w:r w:rsidRPr="004132A0">
        <w:rPr>
          <w:b/>
          <w:sz w:val="28"/>
          <w:szCs w:val="28"/>
        </w:rPr>
        <w:t>в и р і ш и л а:</w:t>
      </w:r>
    </w:p>
    <w:p w:rsidR="00C13E7D" w:rsidRPr="004132A0" w:rsidRDefault="00C13E7D" w:rsidP="006901F2">
      <w:pPr>
        <w:ind w:right="-1"/>
        <w:jc w:val="both"/>
        <w:rPr>
          <w:sz w:val="28"/>
          <w:szCs w:val="28"/>
        </w:rPr>
      </w:pPr>
    </w:p>
    <w:p w:rsidR="00C13E7D" w:rsidRPr="004132A0" w:rsidRDefault="00C13E7D" w:rsidP="004132A0">
      <w:pPr>
        <w:ind w:right="-1" w:firstLine="708"/>
        <w:jc w:val="both"/>
        <w:rPr>
          <w:sz w:val="28"/>
          <w:szCs w:val="28"/>
        </w:rPr>
      </w:pPr>
      <w:r w:rsidRPr="004132A0">
        <w:rPr>
          <w:sz w:val="28"/>
          <w:szCs w:val="28"/>
        </w:rPr>
        <w:t>1. Створити</w:t>
      </w:r>
      <w:r>
        <w:rPr>
          <w:sz w:val="28"/>
          <w:szCs w:val="28"/>
        </w:rPr>
        <w:t xml:space="preserve"> шляхом перетворення</w:t>
      </w:r>
      <w:bookmarkStart w:id="0" w:name="_GoBack"/>
      <w:bookmarkEnd w:id="0"/>
      <w:r w:rsidRPr="004132A0">
        <w:rPr>
          <w:sz w:val="28"/>
          <w:szCs w:val="28"/>
        </w:rPr>
        <w:t xml:space="preserve"> комунальне </w:t>
      </w:r>
      <w:r>
        <w:rPr>
          <w:sz w:val="28"/>
          <w:szCs w:val="28"/>
        </w:rPr>
        <w:t xml:space="preserve">некомерційне </w:t>
      </w:r>
      <w:r w:rsidRPr="004132A0">
        <w:rPr>
          <w:sz w:val="28"/>
          <w:szCs w:val="28"/>
        </w:rPr>
        <w:t>підприємство «Пологівськ</w:t>
      </w:r>
      <w:r>
        <w:rPr>
          <w:sz w:val="28"/>
          <w:szCs w:val="28"/>
        </w:rPr>
        <w:t>а</w:t>
      </w:r>
      <w:r w:rsidRPr="004132A0">
        <w:rPr>
          <w:sz w:val="28"/>
          <w:szCs w:val="28"/>
        </w:rPr>
        <w:t xml:space="preserve"> </w:t>
      </w:r>
      <w:r>
        <w:rPr>
          <w:sz w:val="28"/>
          <w:szCs w:val="28"/>
        </w:rPr>
        <w:t>багатопрофільна лікарня інтенсивного лікування</w:t>
      </w:r>
      <w:r w:rsidRPr="004132A0">
        <w:rPr>
          <w:sz w:val="28"/>
          <w:szCs w:val="28"/>
        </w:rPr>
        <w:t>» Пологівської районної ради Запорізької області.</w:t>
      </w:r>
    </w:p>
    <w:p w:rsidR="00C13E7D" w:rsidRPr="004132A0" w:rsidRDefault="00C13E7D" w:rsidP="004132A0">
      <w:pPr>
        <w:pStyle w:val="NormalWeb"/>
        <w:spacing w:before="0" w:beforeAutospacing="0" w:after="0" w:afterAutospacing="0"/>
        <w:ind w:firstLine="708"/>
        <w:jc w:val="both"/>
        <w:rPr>
          <w:sz w:val="28"/>
          <w:szCs w:val="28"/>
          <w:lang w:val="uk-UA"/>
        </w:rPr>
      </w:pPr>
      <w:r w:rsidRPr="004132A0">
        <w:rPr>
          <w:sz w:val="28"/>
          <w:szCs w:val="28"/>
          <w:lang w:val="uk-UA"/>
        </w:rPr>
        <w:t>2. Затвердити Статут комунального</w:t>
      </w:r>
      <w:r>
        <w:rPr>
          <w:sz w:val="28"/>
          <w:szCs w:val="28"/>
          <w:lang w:val="uk-UA"/>
        </w:rPr>
        <w:t xml:space="preserve"> некомерційного</w:t>
      </w:r>
      <w:r w:rsidRPr="004132A0">
        <w:rPr>
          <w:sz w:val="28"/>
          <w:szCs w:val="28"/>
          <w:lang w:val="uk-UA"/>
        </w:rPr>
        <w:t xml:space="preserve"> підприємства </w:t>
      </w:r>
      <w:r w:rsidRPr="009817EE">
        <w:rPr>
          <w:sz w:val="28"/>
          <w:szCs w:val="28"/>
          <w:lang w:val="uk-UA"/>
        </w:rPr>
        <w:t>«Пологівська багатопрофільна лікарня інтенсивного лікування»</w:t>
      </w:r>
      <w:r>
        <w:rPr>
          <w:sz w:val="28"/>
          <w:szCs w:val="28"/>
          <w:lang w:val="uk-UA"/>
        </w:rPr>
        <w:t xml:space="preserve"> </w:t>
      </w:r>
      <w:r w:rsidRPr="004132A0">
        <w:rPr>
          <w:sz w:val="28"/>
          <w:szCs w:val="28"/>
          <w:lang w:val="uk-UA"/>
        </w:rPr>
        <w:t>Пологівської районної ради Запорізької області (додається).</w:t>
      </w:r>
    </w:p>
    <w:p w:rsidR="00C13E7D" w:rsidRPr="004132A0" w:rsidRDefault="00C13E7D" w:rsidP="004132A0">
      <w:pPr>
        <w:pStyle w:val="NormalWeb"/>
        <w:spacing w:before="0" w:beforeAutospacing="0" w:after="0" w:afterAutospacing="0"/>
        <w:ind w:firstLine="708"/>
        <w:jc w:val="both"/>
        <w:rPr>
          <w:sz w:val="28"/>
          <w:szCs w:val="28"/>
          <w:lang w:val="uk-UA"/>
        </w:rPr>
      </w:pPr>
      <w:r w:rsidRPr="004132A0">
        <w:rPr>
          <w:sz w:val="28"/>
          <w:szCs w:val="28"/>
          <w:lang w:val="uk-UA"/>
        </w:rPr>
        <w:t>3. Визначити комунальне</w:t>
      </w:r>
      <w:r>
        <w:rPr>
          <w:sz w:val="28"/>
          <w:szCs w:val="28"/>
          <w:lang w:val="uk-UA"/>
        </w:rPr>
        <w:t xml:space="preserve"> некомерційне </w:t>
      </w:r>
      <w:r w:rsidRPr="004132A0">
        <w:rPr>
          <w:sz w:val="28"/>
          <w:szCs w:val="28"/>
          <w:lang w:val="uk-UA"/>
        </w:rPr>
        <w:t xml:space="preserve">підприємство </w:t>
      </w:r>
      <w:r w:rsidRPr="009817EE">
        <w:rPr>
          <w:sz w:val="28"/>
          <w:szCs w:val="28"/>
          <w:lang w:val="uk-UA"/>
        </w:rPr>
        <w:t>«Пологівська багатопрофільна лікарня інтенсивного лікування»</w:t>
      </w:r>
      <w:r w:rsidRPr="004132A0">
        <w:rPr>
          <w:sz w:val="28"/>
          <w:szCs w:val="28"/>
          <w:lang w:val="uk-UA"/>
        </w:rPr>
        <w:t xml:space="preserve"> Пологівської районної ради Запорізької області правонаступником майна, права та о</w:t>
      </w:r>
      <w:r>
        <w:rPr>
          <w:sz w:val="28"/>
          <w:szCs w:val="28"/>
          <w:lang w:val="uk-UA"/>
        </w:rPr>
        <w:t xml:space="preserve">бов’язків комунальної установи </w:t>
      </w:r>
      <w:r w:rsidRPr="004132A0">
        <w:rPr>
          <w:sz w:val="28"/>
          <w:szCs w:val="28"/>
          <w:lang w:val="uk-UA"/>
        </w:rPr>
        <w:t>Пологівськ</w:t>
      </w:r>
      <w:r>
        <w:rPr>
          <w:sz w:val="28"/>
          <w:szCs w:val="28"/>
          <w:lang w:val="uk-UA"/>
        </w:rPr>
        <w:t>а</w:t>
      </w:r>
      <w:r w:rsidRPr="004132A0">
        <w:rPr>
          <w:sz w:val="28"/>
          <w:szCs w:val="28"/>
          <w:lang w:val="uk-UA"/>
        </w:rPr>
        <w:t xml:space="preserve"> </w:t>
      </w:r>
      <w:r>
        <w:rPr>
          <w:sz w:val="28"/>
          <w:szCs w:val="28"/>
          <w:lang w:val="uk-UA"/>
        </w:rPr>
        <w:t xml:space="preserve">центральна районна лікарня </w:t>
      </w:r>
      <w:r w:rsidRPr="004132A0">
        <w:rPr>
          <w:sz w:val="28"/>
          <w:szCs w:val="28"/>
          <w:lang w:val="uk-UA"/>
        </w:rPr>
        <w:t>Пологівської районної ради Запорізької області.</w:t>
      </w:r>
    </w:p>
    <w:p w:rsidR="00C13E7D" w:rsidRPr="004132A0" w:rsidRDefault="00C13E7D" w:rsidP="004132A0">
      <w:pPr>
        <w:pStyle w:val="NormalWeb"/>
        <w:spacing w:before="0" w:beforeAutospacing="0" w:after="0" w:afterAutospacing="0"/>
        <w:ind w:firstLine="708"/>
        <w:jc w:val="both"/>
        <w:rPr>
          <w:sz w:val="28"/>
          <w:szCs w:val="28"/>
          <w:lang w:val="uk-UA"/>
        </w:rPr>
      </w:pPr>
      <w:r w:rsidRPr="004132A0">
        <w:rPr>
          <w:sz w:val="28"/>
          <w:szCs w:val="28"/>
          <w:lang w:val="uk-UA"/>
        </w:rPr>
        <w:t xml:space="preserve">4. В зв’язку з реорганізацією (перетворенням) комунальної установи </w:t>
      </w:r>
      <w:r>
        <w:rPr>
          <w:sz w:val="28"/>
          <w:szCs w:val="28"/>
          <w:lang w:val="uk-UA"/>
        </w:rPr>
        <w:t>Пологівська центральна районна лікарня</w:t>
      </w:r>
      <w:r w:rsidRPr="004132A0">
        <w:rPr>
          <w:sz w:val="28"/>
          <w:szCs w:val="28"/>
          <w:lang w:val="uk-UA"/>
        </w:rPr>
        <w:t xml:space="preserve"> Пологівської районної ради Запорізької області в комунальне</w:t>
      </w:r>
      <w:r>
        <w:rPr>
          <w:sz w:val="28"/>
          <w:szCs w:val="28"/>
          <w:lang w:val="uk-UA"/>
        </w:rPr>
        <w:t xml:space="preserve"> некомерційне </w:t>
      </w:r>
      <w:r w:rsidRPr="004132A0">
        <w:rPr>
          <w:sz w:val="28"/>
          <w:szCs w:val="28"/>
          <w:lang w:val="uk-UA"/>
        </w:rPr>
        <w:t xml:space="preserve">підприємство </w:t>
      </w:r>
      <w:r w:rsidRPr="009817EE">
        <w:rPr>
          <w:sz w:val="28"/>
          <w:szCs w:val="28"/>
          <w:lang w:val="uk-UA"/>
        </w:rPr>
        <w:t>«Пологівська багатопрофільна лікарня інтенсивного лікування»</w:t>
      </w:r>
      <w:r w:rsidRPr="004132A0">
        <w:rPr>
          <w:sz w:val="28"/>
          <w:szCs w:val="28"/>
          <w:lang w:val="uk-UA"/>
        </w:rPr>
        <w:t xml:space="preserve"> Пологівської районної ради Запорізької області, продовжити трудові відносини та дію контракту з </w:t>
      </w:r>
      <w:r>
        <w:rPr>
          <w:sz w:val="28"/>
          <w:szCs w:val="28"/>
          <w:lang w:val="uk-UA"/>
        </w:rPr>
        <w:t xml:space="preserve">Кравченком Романом Васильовичем </w:t>
      </w:r>
      <w:r w:rsidRPr="004132A0">
        <w:rPr>
          <w:sz w:val="28"/>
          <w:szCs w:val="28"/>
          <w:lang w:val="uk-UA"/>
        </w:rPr>
        <w:t>на посаді головного лікаря.</w:t>
      </w:r>
    </w:p>
    <w:p w:rsidR="00C13E7D" w:rsidRPr="004132A0" w:rsidRDefault="00C13E7D" w:rsidP="004132A0">
      <w:pPr>
        <w:ind w:right="-1" w:firstLine="708"/>
        <w:jc w:val="both"/>
        <w:rPr>
          <w:sz w:val="28"/>
          <w:szCs w:val="28"/>
        </w:rPr>
      </w:pPr>
      <w:r w:rsidRPr="004132A0">
        <w:rPr>
          <w:color w:val="000000"/>
          <w:sz w:val="28"/>
          <w:szCs w:val="28"/>
        </w:rPr>
        <w:t>5. Головному лікарю</w:t>
      </w:r>
      <w:r w:rsidRPr="004132A0">
        <w:rPr>
          <w:sz w:val="28"/>
          <w:szCs w:val="28"/>
        </w:rPr>
        <w:t xml:space="preserve"> комунального</w:t>
      </w:r>
      <w:r>
        <w:rPr>
          <w:sz w:val="28"/>
          <w:szCs w:val="28"/>
        </w:rPr>
        <w:t xml:space="preserve"> некомерційного </w:t>
      </w:r>
      <w:r w:rsidRPr="004132A0">
        <w:rPr>
          <w:sz w:val="28"/>
          <w:szCs w:val="28"/>
        </w:rPr>
        <w:t xml:space="preserve">підприємства </w:t>
      </w:r>
      <w:r w:rsidRPr="009817EE">
        <w:rPr>
          <w:sz w:val="28"/>
          <w:szCs w:val="28"/>
        </w:rPr>
        <w:t>«Пологівська багатопрофільна лікарня інтенсивного лікування»</w:t>
      </w:r>
      <w:r>
        <w:rPr>
          <w:sz w:val="28"/>
          <w:szCs w:val="28"/>
        </w:rPr>
        <w:t xml:space="preserve"> </w:t>
      </w:r>
      <w:r w:rsidRPr="004132A0">
        <w:rPr>
          <w:sz w:val="28"/>
          <w:szCs w:val="28"/>
        </w:rPr>
        <w:t>Пологівської районної ради Запорізької області вчинити дії щодо проведення державної реєстрації підприємства в органах державної реєстрації та здійснити необхідні заходи з організації роботи підприємства відповідно до вимог чинного законодавства.</w:t>
      </w:r>
    </w:p>
    <w:p w:rsidR="00C13E7D" w:rsidRPr="004132A0" w:rsidRDefault="00C13E7D" w:rsidP="004132A0">
      <w:pPr>
        <w:ind w:right="-1" w:firstLine="708"/>
        <w:jc w:val="both"/>
        <w:rPr>
          <w:sz w:val="28"/>
          <w:szCs w:val="28"/>
        </w:rPr>
      </w:pPr>
      <w:r w:rsidRPr="004132A0">
        <w:rPr>
          <w:sz w:val="28"/>
          <w:szCs w:val="28"/>
        </w:rPr>
        <w:t xml:space="preserve">6. </w:t>
      </w:r>
      <w:r>
        <w:rPr>
          <w:sz w:val="28"/>
          <w:szCs w:val="28"/>
        </w:rPr>
        <w:t xml:space="preserve"> </w:t>
      </w:r>
      <w:r w:rsidRPr="004132A0">
        <w:rPr>
          <w:sz w:val="28"/>
          <w:szCs w:val="28"/>
        </w:rPr>
        <w:t xml:space="preserve">Рішення набирає чинності з </w:t>
      </w:r>
      <w:r>
        <w:rPr>
          <w:sz w:val="28"/>
          <w:szCs w:val="28"/>
        </w:rPr>
        <w:t>01 квітня 2019</w:t>
      </w:r>
      <w:r w:rsidRPr="004132A0">
        <w:rPr>
          <w:sz w:val="28"/>
          <w:szCs w:val="28"/>
        </w:rPr>
        <w:t xml:space="preserve"> року.</w:t>
      </w:r>
    </w:p>
    <w:p w:rsidR="00C13E7D" w:rsidRPr="004132A0" w:rsidRDefault="00C13E7D" w:rsidP="004132A0">
      <w:pPr>
        <w:ind w:firstLine="708"/>
        <w:jc w:val="both"/>
        <w:rPr>
          <w:sz w:val="28"/>
          <w:szCs w:val="28"/>
        </w:rPr>
      </w:pPr>
      <w:r>
        <w:rPr>
          <w:sz w:val="28"/>
          <w:szCs w:val="28"/>
        </w:rPr>
        <w:t xml:space="preserve">7. </w:t>
      </w:r>
      <w:r w:rsidRPr="004132A0">
        <w:rPr>
          <w:sz w:val="28"/>
          <w:szCs w:val="28"/>
        </w:rPr>
        <w:t>Контроль за виконанням рішення покласти на п</w:t>
      </w:r>
      <w:r w:rsidRPr="004132A0">
        <w:rPr>
          <w:bCs/>
          <w:sz w:val="28"/>
          <w:szCs w:val="28"/>
        </w:rPr>
        <w:t>остійну комісію з питань промислової політики, бюджету та  управління об’єктами спільної  власності  територіальних громад.</w:t>
      </w:r>
    </w:p>
    <w:p w:rsidR="00C13E7D" w:rsidRDefault="00C13E7D" w:rsidP="006901F2">
      <w:pPr>
        <w:jc w:val="both"/>
        <w:rPr>
          <w:sz w:val="28"/>
          <w:szCs w:val="28"/>
        </w:rPr>
      </w:pPr>
    </w:p>
    <w:p w:rsidR="00C13E7D" w:rsidRPr="004132A0" w:rsidRDefault="00C13E7D" w:rsidP="006901F2">
      <w:pPr>
        <w:jc w:val="both"/>
        <w:rPr>
          <w:sz w:val="28"/>
          <w:szCs w:val="28"/>
        </w:rPr>
      </w:pPr>
    </w:p>
    <w:p w:rsidR="00C13E7D" w:rsidRPr="004132A0" w:rsidRDefault="00C13E7D" w:rsidP="006901F2">
      <w:pPr>
        <w:pStyle w:val="BodyText"/>
        <w:tabs>
          <w:tab w:val="left" w:pos="5322"/>
        </w:tabs>
        <w:rPr>
          <w:szCs w:val="28"/>
        </w:rPr>
      </w:pPr>
      <w:r w:rsidRPr="004132A0">
        <w:rPr>
          <w:szCs w:val="28"/>
        </w:rPr>
        <w:tab/>
      </w:r>
    </w:p>
    <w:p w:rsidR="00C13E7D" w:rsidRDefault="00C13E7D" w:rsidP="006901F2">
      <w:pPr>
        <w:pStyle w:val="BodyText"/>
        <w:rPr>
          <w:sz w:val="28"/>
          <w:szCs w:val="28"/>
        </w:rPr>
      </w:pPr>
      <w:r w:rsidRPr="004E5EF3">
        <w:rPr>
          <w:sz w:val="28"/>
          <w:szCs w:val="28"/>
        </w:rPr>
        <w:t>Голова ради                                                                                       О.П. Покутній</w:t>
      </w:r>
    </w:p>
    <w:p w:rsidR="00C13E7D" w:rsidRDefault="00C13E7D" w:rsidP="006901F2">
      <w:pPr>
        <w:pStyle w:val="BodyText"/>
        <w:rPr>
          <w:sz w:val="28"/>
          <w:szCs w:val="28"/>
        </w:rPr>
      </w:pPr>
    </w:p>
    <w:p w:rsidR="00C13E7D" w:rsidRDefault="00C13E7D" w:rsidP="004E5EF3">
      <w:pPr>
        <w:pStyle w:val="BodyText"/>
        <w:jc w:val="left"/>
        <w:rPr>
          <w:sz w:val="28"/>
          <w:szCs w:val="28"/>
        </w:rPr>
      </w:pPr>
    </w:p>
    <w:p w:rsidR="00C13E7D" w:rsidRDefault="00C13E7D" w:rsidP="004E5EF3">
      <w:pPr>
        <w:pStyle w:val="BodyText"/>
        <w:jc w:val="left"/>
        <w:rPr>
          <w:sz w:val="28"/>
          <w:szCs w:val="28"/>
        </w:rPr>
      </w:pPr>
    </w:p>
    <w:p w:rsidR="00C13E7D" w:rsidRDefault="00C13E7D" w:rsidP="004E5EF3">
      <w:pPr>
        <w:pStyle w:val="BodyText"/>
        <w:jc w:val="left"/>
        <w:rPr>
          <w:sz w:val="28"/>
          <w:szCs w:val="28"/>
        </w:rPr>
      </w:pPr>
    </w:p>
    <w:p w:rsidR="00C13E7D" w:rsidRDefault="00C13E7D" w:rsidP="004E5EF3">
      <w:pPr>
        <w:pStyle w:val="BodyText"/>
        <w:jc w:val="left"/>
        <w:rPr>
          <w:sz w:val="28"/>
          <w:szCs w:val="28"/>
        </w:rPr>
      </w:pPr>
    </w:p>
    <w:p w:rsidR="00C13E7D" w:rsidRDefault="00C13E7D" w:rsidP="004E5EF3">
      <w:pPr>
        <w:pStyle w:val="BodyText"/>
        <w:jc w:val="left"/>
        <w:rPr>
          <w:sz w:val="28"/>
          <w:szCs w:val="28"/>
        </w:rPr>
      </w:pPr>
    </w:p>
    <w:p w:rsidR="00C13E7D" w:rsidRDefault="00C13E7D" w:rsidP="004E5EF3">
      <w:pPr>
        <w:pStyle w:val="BodyText"/>
        <w:jc w:val="left"/>
        <w:rPr>
          <w:sz w:val="28"/>
          <w:szCs w:val="28"/>
        </w:rPr>
      </w:pPr>
    </w:p>
    <w:p w:rsidR="00C13E7D" w:rsidRDefault="00C13E7D" w:rsidP="004E5EF3">
      <w:pPr>
        <w:pStyle w:val="BodyText"/>
        <w:jc w:val="left"/>
        <w:rPr>
          <w:sz w:val="28"/>
          <w:szCs w:val="28"/>
        </w:rPr>
      </w:pPr>
    </w:p>
    <w:p w:rsidR="00C13E7D" w:rsidRDefault="00C13E7D" w:rsidP="004E5EF3">
      <w:pPr>
        <w:pStyle w:val="BodyText"/>
        <w:jc w:val="left"/>
        <w:rPr>
          <w:sz w:val="28"/>
          <w:szCs w:val="28"/>
        </w:rPr>
      </w:pPr>
    </w:p>
    <w:p w:rsidR="00C13E7D" w:rsidRDefault="00C13E7D" w:rsidP="006901F2">
      <w:pPr>
        <w:pStyle w:val="BodyText"/>
        <w:rPr>
          <w:sz w:val="28"/>
          <w:szCs w:val="28"/>
        </w:rPr>
      </w:pPr>
    </w:p>
    <w:p w:rsidR="00C13E7D" w:rsidRPr="004E5EF3" w:rsidRDefault="00C13E7D" w:rsidP="006901F2">
      <w:pPr>
        <w:pStyle w:val="BodyText"/>
        <w:rPr>
          <w:sz w:val="28"/>
          <w:szCs w:val="28"/>
        </w:rPr>
      </w:pPr>
    </w:p>
    <w:p w:rsidR="00C13E7D" w:rsidRPr="004132A0" w:rsidRDefault="00C13E7D" w:rsidP="006901F2">
      <w:pPr>
        <w:pStyle w:val="BodyText"/>
        <w:rPr>
          <w:szCs w:val="28"/>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Pr="00BD072B" w:rsidRDefault="00C13E7D" w:rsidP="000101C5">
      <w:pPr>
        <w:ind w:firstLine="5103"/>
        <w:jc w:val="both"/>
      </w:pPr>
      <w:r w:rsidRPr="00BD072B">
        <w:t>ЗАТВЕРДЖЕНО</w:t>
      </w:r>
    </w:p>
    <w:p w:rsidR="00C13E7D" w:rsidRPr="00BD072B" w:rsidRDefault="00C13E7D" w:rsidP="000101C5">
      <w:pPr>
        <w:ind w:firstLine="5103"/>
        <w:jc w:val="both"/>
      </w:pPr>
      <w:r w:rsidRPr="00BD072B">
        <w:t>рішення Пологівської районної ради</w:t>
      </w:r>
    </w:p>
    <w:p w:rsidR="00C13E7D" w:rsidRPr="00BD072B" w:rsidRDefault="00C13E7D" w:rsidP="000101C5">
      <w:pPr>
        <w:ind w:firstLine="5103"/>
        <w:jc w:val="both"/>
      </w:pPr>
      <w:r w:rsidRPr="00BD072B">
        <w:t>в</w:t>
      </w:r>
      <w:r>
        <w:t>ід ___________</w:t>
      </w:r>
      <w:r w:rsidRPr="00BD072B">
        <w:t>20</w:t>
      </w:r>
      <w:r>
        <w:t xml:space="preserve">19 </w:t>
      </w:r>
      <w:r w:rsidRPr="00BD072B">
        <w:t>року № ___</w:t>
      </w:r>
      <w:r>
        <w:t>__</w:t>
      </w: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BD072B" w:rsidRDefault="00C13E7D" w:rsidP="000101C5">
      <w:pPr>
        <w:jc w:val="center"/>
        <w:rPr>
          <w:b/>
          <w:sz w:val="52"/>
          <w:szCs w:val="52"/>
        </w:rPr>
      </w:pPr>
      <w:r w:rsidRPr="00BD072B">
        <w:rPr>
          <w:b/>
          <w:sz w:val="52"/>
          <w:szCs w:val="52"/>
        </w:rPr>
        <w:t>СТАТУТ</w:t>
      </w:r>
    </w:p>
    <w:p w:rsidR="00C13E7D" w:rsidRPr="0040222C" w:rsidRDefault="00C13E7D" w:rsidP="000101C5">
      <w:pPr>
        <w:jc w:val="center"/>
        <w:rPr>
          <w:b/>
          <w:sz w:val="28"/>
          <w:szCs w:val="28"/>
        </w:rPr>
      </w:pPr>
    </w:p>
    <w:p w:rsidR="00C13E7D" w:rsidRPr="00BD072B" w:rsidRDefault="00C13E7D" w:rsidP="000101C5">
      <w:pPr>
        <w:jc w:val="center"/>
        <w:rPr>
          <w:b/>
          <w:sz w:val="36"/>
          <w:szCs w:val="36"/>
        </w:rPr>
      </w:pPr>
      <w:r w:rsidRPr="00BD072B">
        <w:rPr>
          <w:b/>
          <w:sz w:val="36"/>
          <w:szCs w:val="36"/>
        </w:rPr>
        <w:t xml:space="preserve">КОМУНАЛЬНОГО </w:t>
      </w:r>
      <w:r>
        <w:rPr>
          <w:b/>
          <w:sz w:val="36"/>
          <w:szCs w:val="36"/>
        </w:rPr>
        <w:t xml:space="preserve">НЕКОМЕРЦІЙНОГО </w:t>
      </w:r>
      <w:r w:rsidRPr="00BD072B">
        <w:rPr>
          <w:b/>
          <w:sz w:val="36"/>
          <w:szCs w:val="36"/>
        </w:rPr>
        <w:t>ПІДПРИЄМСТВА</w:t>
      </w:r>
    </w:p>
    <w:p w:rsidR="00C13E7D" w:rsidRPr="00BD072B" w:rsidRDefault="00C13E7D" w:rsidP="000101C5">
      <w:pPr>
        <w:jc w:val="center"/>
        <w:rPr>
          <w:b/>
          <w:sz w:val="36"/>
          <w:szCs w:val="36"/>
        </w:rPr>
      </w:pPr>
      <w:r w:rsidRPr="00BD072B">
        <w:rPr>
          <w:b/>
          <w:sz w:val="36"/>
          <w:szCs w:val="36"/>
        </w:rPr>
        <w:t>«ПОЛОГІВСЬКА БАГАТОПРОФІЛЬНА ЛІКАРНЯ</w:t>
      </w:r>
    </w:p>
    <w:p w:rsidR="00C13E7D" w:rsidRPr="00BD072B" w:rsidRDefault="00C13E7D" w:rsidP="000101C5">
      <w:pPr>
        <w:jc w:val="center"/>
        <w:rPr>
          <w:b/>
          <w:sz w:val="36"/>
          <w:szCs w:val="36"/>
        </w:rPr>
      </w:pPr>
      <w:r w:rsidRPr="00BD072B">
        <w:rPr>
          <w:b/>
          <w:sz w:val="36"/>
          <w:szCs w:val="36"/>
        </w:rPr>
        <w:t xml:space="preserve"> ІНТЕНСИВНОГО ЛІКУВАННЯ» </w:t>
      </w:r>
    </w:p>
    <w:p w:rsidR="00C13E7D" w:rsidRPr="00BD072B" w:rsidRDefault="00C13E7D" w:rsidP="000101C5">
      <w:pPr>
        <w:jc w:val="center"/>
        <w:rPr>
          <w:b/>
          <w:sz w:val="36"/>
          <w:szCs w:val="36"/>
        </w:rPr>
      </w:pPr>
      <w:r w:rsidRPr="00BD072B">
        <w:rPr>
          <w:b/>
          <w:sz w:val="36"/>
          <w:szCs w:val="36"/>
        </w:rPr>
        <w:t>ПОЛОГІВСЬКОЇ РАЙОННОЇ РАДИ</w:t>
      </w:r>
    </w:p>
    <w:p w:rsidR="00C13E7D" w:rsidRDefault="00C13E7D" w:rsidP="000101C5">
      <w:pPr>
        <w:jc w:val="center"/>
        <w:rPr>
          <w:b/>
          <w:sz w:val="36"/>
          <w:szCs w:val="36"/>
        </w:rPr>
      </w:pPr>
      <w:r w:rsidRPr="00BD072B">
        <w:rPr>
          <w:b/>
          <w:sz w:val="36"/>
          <w:szCs w:val="36"/>
        </w:rPr>
        <w:t>ЗАПОРІЗЬКОЇ ОБЛАСТІ</w:t>
      </w:r>
    </w:p>
    <w:p w:rsidR="00C13E7D" w:rsidRPr="0040222C" w:rsidRDefault="00C13E7D" w:rsidP="000101C5">
      <w:pPr>
        <w:jc w:val="center"/>
        <w:rPr>
          <w:b/>
        </w:rPr>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Pr="0040222C" w:rsidRDefault="00C13E7D" w:rsidP="000101C5">
      <w:pPr>
        <w:jc w:val="both"/>
      </w:pPr>
    </w:p>
    <w:p w:rsidR="00C13E7D" w:rsidRDefault="00C13E7D" w:rsidP="000101C5">
      <w:pPr>
        <w:jc w:val="both"/>
      </w:pPr>
    </w:p>
    <w:p w:rsidR="00C13E7D" w:rsidRDefault="00C13E7D" w:rsidP="000101C5">
      <w:pPr>
        <w:jc w:val="both"/>
      </w:pPr>
    </w:p>
    <w:p w:rsidR="00C13E7D" w:rsidRDefault="00C13E7D" w:rsidP="000101C5">
      <w:pPr>
        <w:jc w:val="both"/>
      </w:pPr>
    </w:p>
    <w:p w:rsidR="00C13E7D" w:rsidRDefault="00C13E7D" w:rsidP="000101C5">
      <w:pPr>
        <w:jc w:val="both"/>
      </w:pPr>
    </w:p>
    <w:p w:rsidR="00C13E7D" w:rsidRDefault="00C13E7D" w:rsidP="000101C5">
      <w:pPr>
        <w:jc w:val="both"/>
      </w:pPr>
    </w:p>
    <w:p w:rsidR="00C13E7D" w:rsidRDefault="00C13E7D" w:rsidP="000101C5">
      <w:pPr>
        <w:jc w:val="both"/>
      </w:pPr>
    </w:p>
    <w:p w:rsidR="00C13E7D" w:rsidRPr="00BD072B" w:rsidRDefault="00C13E7D" w:rsidP="000101C5">
      <w:pPr>
        <w:jc w:val="center"/>
        <w:rPr>
          <w:b/>
          <w:sz w:val="32"/>
          <w:szCs w:val="32"/>
        </w:rPr>
      </w:pPr>
      <w:r w:rsidRPr="00BD072B">
        <w:rPr>
          <w:b/>
          <w:sz w:val="32"/>
          <w:szCs w:val="32"/>
        </w:rPr>
        <w:t>м. Пологи</w:t>
      </w:r>
    </w:p>
    <w:p w:rsidR="00C13E7D" w:rsidRPr="00BD072B" w:rsidRDefault="00C13E7D" w:rsidP="000101C5">
      <w:pPr>
        <w:jc w:val="center"/>
        <w:rPr>
          <w:b/>
          <w:sz w:val="32"/>
          <w:szCs w:val="32"/>
        </w:rPr>
      </w:pPr>
      <w:r w:rsidRPr="00BD072B">
        <w:rPr>
          <w:b/>
          <w:sz w:val="32"/>
          <w:szCs w:val="32"/>
        </w:rPr>
        <w:t>201</w:t>
      </w:r>
      <w:r>
        <w:rPr>
          <w:b/>
          <w:sz w:val="32"/>
          <w:szCs w:val="32"/>
        </w:rPr>
        <w:t>9</w:t>
      </w:r>
    </w:p>
    <w:p w:rsidR="00C13E7D" w:rsidRPr="00F54E20" w:rsidRDefault="00C13E7D" w:rsidP="000101C5">
      <w:pPr>
        <w:jc w:val="center"/>
        <w:rPr>
          <w:color w:val="FF0000"/>
        </w:rPr>
      </w:pPr>
    </w:p>
    <w:p w:rsidR="00C13E7D" w:rsidRPr="0040222C" w:rsidRDefault="00C13E7D" w:rsidP="000101C5">
      <w:pPr>
        <w:ind w:firstLine="426"/>
        <w:jc w:val="center"/>
        <w:rPr>
          <w:b/>
        </w:rPr>
      </w:pPr>
      <w:r w:rsidRPr="0040222C">
        <w:rPr>
          <w:b/>
        </w:rPr>
        <w:t>1.</w:t>
      </w:r>
      <w:r w:rsidRPr="0040222C">
        <w:rPr>
          <w:b/>
        </w:rPr>
        <w:tab/>
        <w:t>ЗАГАЛЬНІ ПОЛОЖЕННЯ</w:t>
      </w:r>
    </w:p>
    <w:p w:rsidR="00C13E7D" w:rsidRPr="0040222C" w:rsidRDefault="00C13E7D" w:rsidP="000101C5">
      <w:pPr>
        <w:jc w:val="both"/>
      </w:pPr>
    </w:p>
    <w:p w:rsidR="00C13E7D" w:rsidRPr="0040222C" w:rsidRDefault="00C13E7D" w:rsidP="000101C5">
      <w:pPr>
        <w:ind w:firstLine="567"/>
        <w:jc w:val="both"/>
      </w:pPr>
      <w:r>
        <w:t xml:space="preserve">1.1. </w:t>
      </w:r>
      <w:r w:rsidRPr="0040222C">
        <w:t xml:space="preserve">КОМУНАЛЬНЕ </w:t>
      </w:r>
      <w:r w:rsidRPr="008B7B5A">
        <w:t>НЕКОМЕРЦІЙН</w:t>
      </w:r>
      <w:r>
        <w:t>Е</w:t>
      </w:r>
      <w:r w:rsidRPr="008B7B5A">
        <w:t xml:space="preserve"> </w:t>
      </w:r>
      <w:r w:rsidRPr="0040222C">
        <w:t>ПІДПРИЄМСТВО</w:t>
      </w:r>
      <w:r>
        <w:t xml:space="preserve"> «ПОЛОГІВСЬКА БАГАТОПРОФІЛЬНА ЛІКАРНЯ ІНТЕНСИВНОГО ЛІКУВАННЯ» ПОЛОГІВСЬКОЇ РАЙОННОЇ РАДИ ЗАПОРІЗЬКОЇ ОБЛАСТІ</w:t>
      </w:r>
      <w:r w:rsidRPr="0040222C">
        <w:t xml:space="preserve"> </w:t>
      </w:r>
      <w:r>
        <w:t xml:space="preserve">(надалі — Підприємство) є </w:t>
      </w:r>
      <w:r w:rsidRPr="0040222C">
        <w:t xml:space="preserve">закладом охорони здоров’я — комунальним </w:t>
      </w:r>
      <w:r>
        <w:t>унітарним некомерційним підприє</w:t>
      </w:r>
      <w:r w:rsidRPr="0040222C">
        <w:t>мств</w:t>
      </w:r>
      <w:r>
        <w:t>ом, що надає послуги вторинної, спеціалізованої</w:t>
      </w:r>
      <w:r w:rsidRPr="0040222C">
        <w:t xml:space="preserve"> медич</w:t>
      </w:r>
      <w:r>
        <w:t xml:space="preserve">ної допомоги будь-яким особам </w:t>
      </w:r>
      <w:r w:rsidRPr="00C31D94">
        <w:t>в порядку</w:t>
      </w:r>
      <w:r w:rsidRPr="0040222C">
        <w:t xml:space="preserve"> та на умовах, встановлених законодавством України та цим Статутом.</w:t>
      </w:r>
    </w:p>
    <w:p w:rsidR="00C13E7D" w:rsidRDefault="00C13E7D" w:rsidP="000101C5">
      <w:pPr>
        <w:ind w:firstLine="567"/>
        <w:jc w:val="both"/>
      </w:pPr>
      <w:r>
        <w:t xml:space="preserve">1.2. </w:t>
      </w:r>
      <w:r w:rsidRPr="0040222C">
        <w:t xml:space="preserve">Підприємство створене за </w:t>
      </w:r>
      <w:r w:rsidRPr="00BD072B">
        <w:t xml:space="preserve">рішенням </w:t>
      </w:r>
      <w:r>
        <w:t xml:space="preserve">Пологівської районної ради Запорізької області </w:t>
      </w:r>
      <w:r w:rsidRPr="0040222C">
        <w:t xml:space="preserve">(надалі Засновник) відповідно до Закону України «Про місцеве самоврядування в Україні» шляхом перетворення </w:t>
      </w:r>
      <w:r w:rsidRPr="00567D8F">
        <w:t>Комунальної установи Пологівська центральна районна лікарня Пологівської районної ради Запорізької області</w:t>
      </w:r>
      <w:r w:rsidRPr="00567D8F">
        <w:rPr>
          <w:color w:val="FF0000"/>
        </w:rPr>
        <w:t xml:space="preserve"> </w:t>
      </w:r>
      <w:r w:rsidRPr="00567D8F">
        <w:t>у Комунальне некомерційне підприємство «Пологівська багатопрофільна лікарня інтенсивного лікування» Пологівської районної ради Запорізької області.</w:t>
      </w:r>
    </w:p>
    <w:p w:rsidR="00C13E7D" w:rsidRPr="00015B43" w:rsidRDefault="00C13E7D" w:rsidP="000101C5">
      <w:pPr>
        <w:ind w:firstLine="567"/>
        <w:jc w:val="both"/>
      </w:pPr>
      <w:r>
        <w:t xml:space="preserve">1.3. </w:t>
      </w:r>
      <w:r w:rsidRPr="005607CE">
        <w:t xml:space="preserve">Підприємство створене на базі майна </w:t>
      </w:r>
      <w:r w:rsidRPr="00567D8F">
        <w:t>спільної власності територіальх громад сіл та міста Пологівського району.</w:t>
      </w:r>
      <w:r>
        <w:t xml:space="preserve"> </w:t>
      </w:r>
    </w:p>
    <w:p w:rsidR="00C13E7D" w:rsidRPr="005607CE" w:rsidRDefault="00C13E7D" w:rsidP="000101C5">
      <w:pPr>
        <w:ind w:firstLine="567"/>
        <w:jc w:val="both"/>
      </w:pPr>
      <w:r>
        <w:t xml:space="preserve">1.4. </w:t>
      </w:r>
      <w:r w:rsidRPr="00522914">
        <w:t xml:space="preserve">Майно підприємства є </w:t>
      </w:r>
      <w:r>
        <w:t xml:space="preserve">спільною </w:t>
      </w:r>
      <w:r w:rsidRPr="005607CE">
        <w:t xml:space="preserve">власністю </w:t>
      </w:r>
      <w:r w:rsidRPr="00567D8F">
        <w:t>територіальх громад сіл та міста Пологівського району, управління яким здійснює Пологівська районна рада Запорізької області.</w:t>
      </w:r>
    </w:p>
    <w:p w:rsidR="00C13E7D" w:rsidRDefault="00C13E7D" w:rsidP="000101C5">
      <w:pPr>
        <w:ind w:firstLine="567"/>
        <w:jc w:val="both"/>
      </w:pPr>
      <w:r w:rsidRPr="00522914">
        <w:t>1.5</w:t>
      </w:r>
      <w:r>
        <w:t xml:space="preserve">. </w:t>
      </w:r>
      <w:r w:rsidRPr="00522914">
        <w:t>Засновником</w:t>
      </w:r>
      <w:r>
        <w:t xml:space="preserve">, Власником </w:t>
      </w:r>
      <w:r w:rsidRPr="00522914">
        <w:t xml:space="preserve">та органом управління майном Підприємства є </w:t>
      </w:r>
      <w:r w:rsidRPr="005607CE">
        <w:t>Пологівськ</w:t>
      </w:r>
      <w:r>
        <w:t>а</w:t>
      </w:r>
      <w:r w:rsidRPr="005607CE">
        <w:t xml:space="preserve"> районн</w:t>
      </w:r>
      <w:r>
        <w:t>а</w:t>
      </w:r>
      <w:r w:rsidRPr="005607CE">
        <w:t xml:space="preserve"> рад</w:t>
      </w:r>
      <w:r>
        <w:t xml:space="preserve">а Запорізької області. </w:t>
      </w:r>
      <w:r w:rsidRPr="0040222C">
        <w:t>Підприємство є підпорядкованим, підзвітним та підконтрольним Засновнику.</w:t>
      </w:r>
    </w:p>
    <w:p w:rsidR="00C13E7D" w:rsidRPr="0040222C" w:rsidRDefault="00C13E7D" w:rsidP="000101C5">
      <w:pPr>
        <w:ind w:firstLine="567"/>
        <w:jc w:val="both"/>
      </w:pPr>
      <w:r>
        <w:t xml:space="preserve">1.6. </w:t>
      </w:r>
      <w:r w:rsidRPr="0040222C">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w:t>
      </w:r>
      <w:r>
        <w:t>ми інших центральних органів ви</w:t>
      </w:r>
      <w:r w:rsidRPr="0040222C">
        <w:t>конавчої влади, відповідними рішеннями місцевих органів виконавчої влади і органів місцевого самоврядування та цим Статутом.</w:t>
      </w:r>
    </w:p>
    <w:p w:rsidR="00C13E7D" w:rsidRPr="0040222C" w:rsidRDefault="00C13E7D" w:rsidP="000101C5">
      <w:pPr>
        <w:ind w:firstLine="567"/>
        <w:jc w:val="both"/>
      </w:pPr>
    </w:p>
    <w:p w:rsidR="00C13E7D" w:rsidRPr="00521F48" w:rsidRDefault="00C13E7D" w:rsidP="000101C5">
      <w:pPr>
        <w:ind w:firstLine="1134"/>
        <w:jc w:val="center"/>
        <w:rPr>
          <w:b/>
        </w:rPr>
      </w:pPr>
      <w:r w:rsidRPr="00521F48">
        <w:rPr>
          <w:b/>
        </w:rPr>
        <w:t>2.</w:t>
      </w:r>
      <w:r w:rsidRPr="00521F48">
        <w:rPr>
          <w:b/>
        </w:rPr>
        <w:tab/>
        <w:t>НАЙМЕНУВАННЯ ТА МІСЦЕЗНАХОДЖЕННЯ</w:t>
      </w:r>
    </w:p>
    <w:p w:rsidR="00C13E7D" w:rsidRPr="0040222C" w:rsidRDefault="00C13E7D" w:rsidP="000101C5">
      <w:pPr>
        <w:ind w:firstLine="567"/>
        <w:jc w:val="both"/>
      </w:pPr>
    </w:p>
    <w:p w:rsidR="00C13E7D" w:rsidRPr="0040222C" w:rsidRDefault="00C13E7D" w:rsidP="000101C5">
      <w:pPr>
        <w:ind w:firstLine="567"/>
        <w:jc w:val="both"/>
      </w:pPr>
      <w:r>
        <w:t>2.1. Найменування:</w:t>
      </w:r>
    </w:p>
    <w:p w:rsidR="00C13E7D" w:rsidRDefault="00C13E7D" w:rsidP="000101C5">
      <w:pPr>
        <w:ind w:firstLine="567"/>
        <w:jc w:val="both"/>
      </w:pPr>
      <w:r>
        <w:t xml:space="preserve">2.1.1. </w:t>
      </w:r>
      <w:r w:rsidRPr="0040222C">
        <w:t xml:space="preserve">Повне </w:t>
      </w:r>
      <w:r>
        <w:t>найменування Підприємства -</w:t>
      </w:r>
      <w:r w:rsidRPr="0040222C">
        <w:t xml:space="preserve"> </w:t>
      </w:r>
      <w:r w:rsidRPr="00C91A7E">
        <w:t xml:space="preserve">КОМУНАЛЬНЕ </w:t>
      </w:r>
      <w:r w:rsidRPr="008B7B5A">
        <w:t>НЕКОМЕРЦІЙН</w:t>
      </w:r>
      <w:r>
        <w:t>Е</w:t>
      </w:r>
      <w:r w:rsidRPr="008B7B5A">
        <w:t xml:space="preserve"> </w:t>
      </w:r>
      <w:r w:rsidRPr="00C91A7E">
        <w:t>ПІДПРИЄМСТВО</w:t>
      </w:r>
      <w:r>
        <w:rPr>
          <w:b/>
        </w:rPr>
        <w:t xml:space="preserve"> </w:t>
      </w:r>
      <w:r w:rsidRPr="00C91A7E">
        <w:t>«ПОЛОГІВСЬКА БАГАТОПРОФІЛЬНА ЛІКАРНЯ ІНТЕНСИВНОГО ЛІКУВАННЯ» ПОЛОГІВСЬКОЇ РАЙОННОЇ РАДИ ЗАПОРІЗЬКОЇ ОБЛАСТІ;</w:t>
      </w:r>
    </w:p>
    <w:p w:rsidR="00C13E7D" w:rsidRPr="00C91A7E" w:rsidRDefault="00C13E7D" w:rsidP="000101C5">
      <w:pPr>
        <w:ind w:firstLine="567"/>
        <w:jc w:val="both"/>
      </w:pPr>
      <w:r>
        <w:t xml:space="preserve">2.1.2. </w:t>
      </w:r>
      <w:r w:rsidRPr="0040222C">
        <w:t xml:space="preserve">Скорочене </w:t>
      </w:r>
      <w:r>
        <w:t>найменування Підприємства: - КНП «ПОЛОГІВСЬКА БЛІЛ».</w:t>
      </w:r>
    </w:p>
    <w:p w:rsidR="00C13E7D" w:rsidRPr="00C91A7E" w:rsidRDefault="00C13E7D" w:rsidP="000101C5">
      <w:pPr>
        <w:ind w:firstLine="567"/>
        <w:jc w:val="both"/>
        <w:rPr>
          <w:color w:val="FF0000"/>
        </w:rPr>
      </w:pPr>
      <w:r w:rsidRPr="00C91A7E">
        <w:t xml:space="preserve">2.2. Місцезнаходження Підприємства: </w:t>
      </w:r>
      <w:r w:rsidRPr="005F3766">
        <w:t>70608</w:t>
      </w:r>
      <w:r>
        <w:t>, Запорізька область, Пологівський район, місто Пологи, вулиця імені Героя України Сацького В.А., будинок 6 / вулиця І.Чеберка, будинок 90.</w:t>
      </w:r>
    </w:p>
    <w:p w:rsidR="00C13E7D" w:rsidRPr="00C91A7E" w:rsidRDefault="00C13E7D" w:rsidP="000101C5">
      <w:pPr>
        <w:ind w:firstLine="567"/>
        <w:jc w:val="both"/>
      </w:pPr>
    </w:p>
    <w:p w:rsidR="00C13E7D" w:rsidRPr="005607CE" w:rsidRDefault="00C13E7D" w:rsidP="000101C5">
      <w:pPr>
        <w:ind w:firstLine="567"/>
        <w:jc w:val="center"/>
        <w:rPr>
          <w:b/>
        </w:rPr>
      </w:pPr>
      <w:r w:rsidRPr="005607CE">
        <w:rPr>
          <w:b/>
        </w:rPr>
        <w:t>3.МЕТА ТА ПРЕДМЕТ ДІЯЛЬНОСТІ</w:t>
      </w:r>
    </w:p>
    <w:p w:rsidR="00C13E7D" w:rsidRPr="00C91A7E" w:rsidRDefault="00C13E7D" w:rsidP="000101C5">
      <w:pPr>
        <w:ind w:firstLine="567"/>
        <w:jc w:val="center"/>
        <w:rPr>
          <w:b/>
        </w:rPr>
      </w:pPr>
    </w:p>
    <w:p w:rsidR="00C13E7D" w:rsidRPr="00567D8F" w:rsidRDefault="00C13E7D" w:rsidP="000101C5">
      <w:pPr>
        <w:jc w:val="both"/>
      </w:pPr>
      <w:r>
        <w:t xml:space="preserve">3.1. </w:t>
      </w:r>
      <w:r w:rsidRPr="00567D8F">
        <w:t>Створення разом із Засновником умов, необхідних для забезпечення доступної та якісної медичної допомоги населенню Пологівського району та інших територіальх громад, організації належного управління внутрішнім лікувально - діагностичним процесом та ефективного використання майна та інших ресурсів Підприємства.</w:t>
      </w:r>
    </w:p>
    <w:p w:rsidR="00C13E7D" w:rsidRPr="007C36C0" w:rsidRDefault="00C13E7D" w:rsidP="000101C5">
      <w:pPr>
        <w:jc w:val="both"/>
      </w:pPr>
      <w:r w:rsidRPr="00567D8F">
        <w:t>3.1.1. Надання пацієнтам відповідно до законодавства на безвідплатній та відплатній основі послуг вторинної спеціалізованої медичної допомоги.</w:t>
      </w:r>
    </w:p>
    <w:p w:rsidR="00C13E7D" w:rsidRPr="00E27EEA" w:rsidRDefault="00C13E7D" w:rsidP="000101C5">
      <w:pPr>
        <w:jc w:val="both"/>
      </w:pPr>
      <w:r w:rsidRPr="007C36C0">
        <w:t xml:space="preserve">3.2. </w:t>
      </w:r>
      <w:r w:rsidRPr="00E27EEA">
        <w:t>Відповідно до поставленої мети предм</w:t>
      </w:r>
      <w:r>
        <w:t>етом діяльності Підприємства є:</w:t>
      </w:r>
    </w:p>
    <w:p w:rsidR="00C13E7D" w:rsidRPr="00E27EEA" w:rsidRDefault="00C13E7D" w:rsidP="000101C5">
      <w:pPr>
        <w:jc w:val="both"/>
      </w:pPr>
      <w:r w:rsidRPr="00E27EEA">
        <w:t>3.2.1. медична практика з надання вторинної</w:t>
      </w:r>
      <w:r>
        <w:t xml:space="preserve"> спеціалізованої</w:t>
      </w:r>
      <w:r w:rsidRPr="00E27EEA">
        <w:t xml:space="preserve"> м</w:t>
      </w:r>
      <w:r>
        <w:t>едичної допомоги населенню;</w:t>
      </w:r>
    </w:p>
    <w:p w:rsidR="00C13E7D" w:rsidRPr="00E27EEA" w:rsidRDefault="00C13E7D" w:rsidP="000101C5">
      <w:pPr>
        <w:jc w:val="both"/>
      </w:pPr>
      <w:r w:rsidRPr="00E27EEA">
        <w:t xml:space="preserve">3.2.2. організація надання вторинної </w:t>
      </w:r>
      <w:r>
        <w:t xml:space="preserve">спеціалізованої </w:t>
      </w:r>
      <w:r w:rsidRPr="00E27EEA">
        <w:t xml:space="preserve">медичної допомоги у визначеному законодавством порядку, в тому числі надання </w:t>
      </w:r>
      <w:r w:rsidRPr="005F3766">
        <w:t>пацієнтам</w:t>
      </w:r>
      <w:r w:rsidRPr="00E27EEA">
        <w:t xml:space="preserve"> невідкладної медичної допомоги в разі гострого розладу</w:t>
      </w:r>
      <w:r>
        <w:t xml:space="preserve"> </w:t>
      </w:r>
      <w:r w:rsidRPr="00E27EEA">
        <w:t>фізичного чи психічного здоров’я, а при необхідності переведення ургентних хворих на третинний (високоспеціалізованний) рі</w:t>
      </w:r>
      <w:r>
        <w:t>вень надання медичної допомоги;</w:t>
      </w:r>
    </w:p>
    <w:p w:rsidR="00C13E7D" w:rsidRPr="00E27EEA" w:rsidRDefault="00C13E7D" w:rsidP="000101C5">
      <w:pPr>
        <w:jc w:val="both"/>
      </w:pPr>
      <w:r w:rsidRPr="00E27EEA">
        <w:t>3.2.</w:t>
      </w:r>
      <w:r>
        <w:t>3</w:t>
      </w:r>
      <w:r w:rsidRPr="00E27EEA">
        <w:t xml:space="preserve">. забезпечення права громадян на вільний вибір лікаря з надання вторинної </w:t>
      </w:r>
      <w:r>
        <w:t xml:space="preserve">спеціалізованої </w:t>
      </w:r>
      <w:r w:rsidRPr="00E27EEA">
        <w:t>медичної допомоги у визнач</w:t>
      </w:r>
      <w:r>
        <w:t>еному законодавством порядку;</w:t>
      </w:r>
    </w:p>
    <w:p w:rsidR="00C13E7D" w:rsidRPr="00E27EEA" w:rsidRDefault="00C13E7D" w:rsidP="000101C5">
      <w:pPr>
        <w:jc w:val="both"/>
      </w:pPr>
      <w:r w:rsidRPr="00E27EEA">
        <w:t>3.2.</w:t>
      </w:r>
      <w:r>
        <w:t>4</w:t>
      </w:r>
      <w:r w:rsidRPr="00E27EEA">
        <w:t>. 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дієвого лікування хвороб, травм, отруєнь, патологічних, фізіологічн</w:t>
      </w:r>
      <w:r>
        <w:t>их (під час вагітності) станів;</w:t>
      </w:r>
    </w:p>
    <w:p w:rsidR="00C13E7D" w:rsidRPr="00E27EEA" w:rsidRDefault="00C13E7D" w:rsidP="000101C5">
      <w:pPr>
        <w:jc w:val="both"/>
      </w:pPr>
      <w:r w:rsidRPr="00E27EEA">
        <w:t>3.2.</w:t>
      </w:r>
      <w:r>
        <w:t>5</w:t>
      </w:r>
      <w:r w:rsidRPr="00E27EEA">
        <w:t>. консультації щодо профілактики, діагностики, лікування хвороб, травм, отруєнь, патологічних, фізіологічних (під час вагітності) станів, а також щодо в</w:t>
      </w:r>
      <w:r>
        <w:t>едення здорового способу життя;</w:t>
      </w:r>
    </w:p>
    <w:p w:rsidR="00C13E7D" w:rsidRPr="00E27EEA" w:rsidRDefault="00C13E7D" w:rsidP="000101C5">
      <w:pPr>
        <w:jc w:val="both"/>
      </w:pPr>
      <w:r w:rsidRPr="00E27EEA">
        <w:t>3.2.</w:t>
      </w:r>
      <w:r>
        <w:t>6</w:t>
      </w:r>
      <w:r w:rsidRPr="00E27EEA">
        <w:t>. взаємодія з суб’єктами надання первинної, вторинної (спеціалізованої), екстреної (швидкої) медичної допомоги, екстреної (невідкладної) медичної допомоги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 з урахуванням особливостей стану здоров’я пацієнта;</w:t>
      </w:r>
    </w:p>
    <w:p w:rsidR="00C13E7D" w:rsidRPr="00E27EEA" w:rsidRDefault="00C13E7D" w:rsidP="000101C5">
      <w:pPr>
        <w:jc w:val="both"/>
      </w:pPr>
      <w:r w:rsidRPr="00E27EEA">
        <w:t>3.2.</w:t>
      </w:r>
      <w:r>
        <w:t>7</w:t>
      </w:r>
      <w:r w:rsidRPr="00E27EEA">
        <w:t>. організація відбору та спрямування хворих на консультацію та лікування до закладів охорони здоров’я та установ, що надають третинну (високоспеціалізовану) медичну допомогу, а також відбору хворих на санаторно-курортне лікування та реабілітацію у визначеному з</w:t>
      </w:r>
      <w:r>
        <w:t>аконодавством порядку;</w:t>
      </w:r>
    </w:p>
    <w:p w:rsidR="00C13E7D" w:rsidRPr="00E27EEA" w:rsidRDefault="00C13E7D" w:rsidP="000101C5">
      <w:pPr>
        <w:jc w:val="both"/>
      </w:pPr>
      <w:r w:rsidRPr="00E27EEA">
        <w:t>3.2.</w:t>
      </w:r>
      <w:r>
        <w:t>8</w:t>
      </w:r>
      <w:r w:rsidRPr="00E27EEA">
        <w:t>. забезпечення дотримання міжнародних принципів доказової медицини та галузевих станд</w:t>
      </w:r>
      <w:r>
        <w:t>артів у сфері охорони здоров’я;</w:t>
      </w:r>
    </w:p>
    <w:p w:rsidR="00C13E7D" w:rsidRPr="00E27EEA" w:rsidRDefault="00C13E7D" w:rsidP="000101C5">
      <w:pPr>
        <w:jc w:val="both"/>
      </w:pPr>
      <w:r w:rsidRPr="00E27EEA">
        <w:t>3.2.</w:t>
      </w:r>
      <w:r>
        <w:t>9</w:t>
      </w:r>
      <w:r w:rsidRPr="00E27EEA">
        <w:t>. упровадження нових форм та методів профілактики, діагностики, лікування та реабілітації захворювань т</w:t>
      </w:r>
      <w:r>
        <w:t>а станів;</w:t>
      </w:r>
    </w:p>
    <w:p w:rsidR="00C13E7D" w:rsidRPr="00E27EEA" w:rsidRDefault="00C13E7D" w:rsidP="000101C5">
      <w:pPr>
        <w:jc w:val="both"/>
      </w:pPr>
      <w:r>
        <w:t>3.2.10</w:t>
      </w:r>
      <w:r w:rsidRPr="00E27EEA">
        <w:t xml:space="preserve">. організація стаціонарозамінних </w:t>
      </w:r>
      <w:r>
        <w:t>форм надання медичної допомоги;</w:t>
      </w:r>
    </w:p>
    <w:p w:rsidR="00C13E7D" w:rsidRPr="00E27EEA" w:rsidRDefault="00C13E7D" w:rsidP="000101C5">
      <w:pPr>
        <w:jc w:val="both"/>
      </w:pPr>
      <w:r>
        <w:t>3.2.11</w:t>
      </w:r>
      <w:r w:rsidRPr="00E27EEA">
        <w:t>. проведення експертизи тимчасової непрацездатності та контролю за ви</w:t>
      </w:r>
      <w:r>
        <w:t>дачею листків непрацездатності;</w:t>
      </w:r>
    </w:p>
    <w:p w:rsidR="00C13E7D" w:rsidRPr="00E27EEA" w:rsidRDefault="00C13E7D" w:rsidP="000101C5">
      <w:pPr>
        <w:jc w:val="both"/>
      </w:pPr>
      <w:r>
        <w:t>3.2.12</w:t>
      </w:r>
      <w:r w:rsidRPr="00E27EEA">
        <w:t>. направлення на МСЕК осіб зі стійкою втратою працездатност</w:t>
      </w:r>
      <w:r>
        <w:t>і;</w:t>
      </w:r>
    </w:p>
    <w:p w:rsidR="00C13E7D" w:rsidRPr="00E27EEA" w:rsidRDefault="00C13E7D" w:rsidP="000101C5">
      <w:pPr>
        <w:jc w:val="both"/>
      </w:pPr>
      <w:r>
        <w:t>3.2.13</w:t>
      </w:r>
      <w:r w:rsidRPr="00E27EEA">
        <w:t>. участь у прове</w:t>
      </w:r>
      <w:r>
        <w:t>денні інформаційної та освітньо-</w:t>
      </w:r>
      <w:r w:rsidRPr="00E27EEA">
        <w:t>роз’яснювальної роботи серед населення щодо форм</w:t>
      </w:r>
      <w:r>
        <w:t>ування здорового способу життя;</w:t>
      </w:r>
    </w:p>
    <w:p w:rsidR="00C13E7D" w:rsidRPr="00E27EEA" w:rsidRDefault="00C13E7D" w:rsidP="000101C5">
      <w:pPr>
        <w:jc w:val="both"/>
      </w:pPr>
      <w:r>
        <w:t>3.2.14</w:t>
      </w:r>
      <w:r w:rsidRPr="00E27EEA">
        <w:t>. 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w:t>
      </w:r>
      <w:r>
        <w:t>ечення галузі охорони здоров’я;</w:t>
      </w:r>
    </w:p>
    <w:p w:rsidR="00C13E7D" w:rsidRPr="00E27EEA" w:rsidRDefault="00C13E7D" w:rsidP="000101C5">
      <w:pPr>
        <w:jc w:val="both"/>
      </w:pPr>
      <w:r>
        <w:t>3.2.15</w:t>
      </w:r>
      <w:r w:rsidRPr="00E27EEA">
        <w:t xml:space="preserve">. участь у державних та регіональних програмах щодо скринінгових обстежень, профілактики, діагностики та лікування окремих захворювань </w:t>
      </w:r>
      <w:r>
        <w:t xml:space="preserve">у </w:t>
      </w:r>
      <w:r w:rsidRPr="00E27EEA">
        <w:t>порядк</w:t>
      </w:r>
      <w:r>
        <w:t>у</w:t>
      </w:r>
      <w:r w:rsidRPr="00E27EEA">
        <w:t xml:space="preserve"> визначеному відповідним</w:t>
      </w:r>
      <w:r>
        <w:t>и програмами та законодавством.</w:t>
      </w:r>
    </w:p>
    <w:p w:rsidR="00C13E7D" w:rsidRPr="00E27EEA" w:rsidRDefault="00C13E7D" w:rsidP="000101C5">
      <w:pPr>
        <w:jc w:val="both"/>
      </w:pPr>
      <w:r w:rsidRPr="00E27EEA">
        <w:t>3.2.1</w:t>
      </w:r>
      <w:r>
        <w:t>6</w:t>
      </w:r>
      <w:r w:rsidRPr="00E27EEA">
        <w:t xml:space="preserve">. участь у визначенні проблемних питань надання вторинної медичної допомоги у місті </w:t>
      </w:r>
      <w:r>
        <w:t>Пологи</w:t>
      </w:r>
      <w:r w:rsidRPr="00E27EEA">
        <w:t xml:space="preserve">, </w:t>
      </w:r>
      <w:r>
        <w:t>Пологівському</w:t>
      </w:r>
      <w:r w:rsidRPr="00E27EEA">
        <w:t xml:space="preserve"> районі та інших територіальних</w:t>
      </w:r>
      <w:r>
        <w:t xml:space="preserve"> громад, і шляхів їх вирішення;</w:t>
      </w:r>
    </w:p>
    <w:p w:rsidR="00C13E7D" w:rsidRPr="00E27EEA" w:rsidRDefault="00C13E7D" w:rsidP="000101C5">
      <w:pPr>
        <w:jc w:val="both"/>
      </w:pPr>
      <w:r>
        <w:t>3.2.17</w:t>
      </w:r>
      <w:r w:rsidRPr="00E27EEA">
        <w:t xml:space="preserve">. надання рекомендацій органам місцевого самоврядування щодо розробки планів розвитку вторинної </w:t>
      </w:r>
      <w:r>
        <w:t>медичної допомоги;</w:t>
      </w:r>
    </w:p>
    <w:p w:rsidR="00C13E7D" w:rsidRPr="00E27EEA" w:rsidRDefault="00C13E7D" w:rsidP="000101C5">
      <w:pPr>
        <w:jc w:val="both"/>
      </w:pPr>
      <w:r>
        <w:t>3.2.18</w:t>
      </w:r>
      <w:r w:rsidRPr="00E27EEA">
        <w:t>. 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w:t>
      </w:r>
      <w:r>
        <w:t xml:space="preserve"> та якісною медичною допомогою;</w:t>
      </w:r>
    </w:p>
    <w:p w:rsidR="00C13E7D" w:rsidRPr="00E27EEA" w:rsidRDefault="00C13E7D" w:rsidP="000101C5">
      <w:pPr>
        <w:jc w:val="both"/>
      </w:pPr>
      <w:r>
        <w:t>3.2.19</w:t>
      </w:r>
      <w:r w:rsidRPr="00E27EEA">
        <w:t>. моніторинг забезпечення та раціональне використання лікарських засобів, виробів медичного призначення, медичного обла</w:t>
      </w:r>
      <w:r>
        <w:t>днання та транспортних засобів;</w:t>
      </w:r>
    </w:p>
    <w:p w:rsidR="00C13E7D" w:rsidRPr="00E27EEA" w:rsidRDefault="00C13E7D" w:rsidP="000101C5">
      <w:pPr>
        <w:jc w:val="both"/>
      </w:pPr>
      <w:r>
        <w:t>3.2.20</w:t>
      </w:r>
      <w:r w:rsidRPr="00E27EEA">
        <w:t>. забезпечення підготовки, перепідготовки та підвищення кваліфі</w:t>
      </w:r>
      <w:r>
        <w:t>кації працівників Підприємства;</w:t>
      </w:r>
    </w:p>
    <w:p w:rsidR="00C13E7D" w:rsidRPr="00E27EEA" w:rsidRDefault="00C13E7D" w:rsidP="000101C5">
      <w:pPr>
        <w:jc w:val="both"/>
      </w:pPr>
      <w:r>
        <w:t>3.2.21. медична практика;</w:t>
      </w:r>
    </w:p>
    <w:p w:rsidR="00C13E7D" w:rsidRPr="00E27EEA" w:rsidRDefault="00C13E7D" w:rsidP="000101C5">
      <w:pPr>
        <w:jc w:val="both"/>
      </w:pPr>
      <w:r w:rsidRPr="00E27EEA">
        <w:t>3.2.2</w:t>
      </w:r>
      <w:r>
        <w:t xml:space="preserve">2. </w:t>
      </w:r>
      <w:r w:rsidRPr="00E27EEA">
        <w:t>зберігання, перев</w:t>
      </w:r>
      <w:r>
        <w:t>езення, придбання, пересилання</w:t>
      </w:r>
      <w:r w:rsidRPr="00E27EEA">
        <w:t>,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w:t>
      </w:r>
      <w:r>
        <w:t xml:space="preserve"> чинного законодавства України;</w:t>
      </w:r>
    </w:p>
    <w:p w:rsidR="00C13E7D" w:rsidRPr="00E27EEA" w:rsidRDefault="00C13E7D" w:rsidP="000101C5">
      <w:pPr>
        <w:jc w:val="both"/>
      </w:pPr>
      <w:r>
        <w:t>3.2.23</w:t>
      </w:r>
      <w:r w:rsidRPr="00E27EEA">
        <w:t>. залучення кваліфікованих медичних працівників для надання вторинної меди</w:t>
      </w:r>
      <w:r>
        <w:t xml:space="preserve">чної </w:t>
      </w:r>
      <w:r w:rsidRPr="00E27EEA">
        <w:t>допомоги, в тому числі лікарів, що працюють як фізичні особи – підприємці, підтримка професійного розвитку медичних працівни</w:t>
      </w:r>
      <w:r>
        <w:t>ків для надання якісних послуг;</w:t>
      </w:r>
    </w:p>
    <w:p w:rsidR="00C13E7D" w:rsidRPr="00E27EEA" w:rsidRDefault="00C13E7D" w:rsidP="000101C5">
      <w:pPr>
        <w:jc w:val="both"/>
      </w:pPr>
      <w:r w:rsidRPr="00E27EEA">
        <w:t>3.2.2</w:t>
      </w:r>
      <w:r>
        <w:t>4</w:t>
      </w:r>
      <w:r w:rsidRPr="00E27EEA">
        <w:t>. закупівля, зберігання та використання ресурсів, необхідних для надання медичних послуг, зокрема лікарських засобів (у т.ч. наркотичних засобів та прекурс</w:t>
      </w:r>
      <w:r>
        <w:t>орів), обладнання та інвентарю;</w:t>
      </w:r>
    </w:p>
    <w:p w:rsidR="00C13E7D" w:rsidRPr="00E27EEA" w:rsidRDefault="00C13E7D" w:rsidP="000101C5">
      <w:pPr>
        <w:jc w:val="both"/>
      </w:pPr>
      <w:r w:rsidRPr="00E27EEA">
        <w:t>3.2.2</w:t>
      </w:r>
      <w:r>
        <w:t>5</w:t>
      </w:r>
      <w:r w:rsidRPr="00E27EEA">
        <w:t>. координація діяльності лікарів із надання вторинної медичної допомоги з іншими суб’єктами надання медичної допомоги, зокрема закладами первинної, вторинної, екстреної (швидкої) медичної допомоги, екстреної (невідкладної) медичної допомоги та третинної медичної допомоги, санаторіїв, а також з іншими службами, що опікуються добробутом населення, зокрема соціальна служб</w:t>
      </w:r>
      <w:r>
        <w:t>а, та правоохоронними органами;</w:t>
      </w:r>
    </w:p>
    <w:p w:rsidR="00C13E7D" w:rsidRPr="00E27EEA" w:rsidRDefault="00C13E7D" w:rsidP="000101C5">
      <w:pPr>
        <w:jc w:val="both"/>
      </w:pPr>
      <w:r w:rsidRPr="00E27EEA">
        <w:t>3.2.2</w:t>
      </w:r>
      <w:r>
        <w:t>6</w:t>
      </w:r>
      <w:r w:rsidRPr="00E27EEA">
        <w:t>. надання платних послуг з медичного обслуговування населення відповідно до</w:t>
      </w:r>
      <w:r>
        <w:t xml:space="preserve"> чинного законодавства України;</w:t>
      </w:r>
    </w:p>
    <w:p w:rsidR="00C13E7D" w:rsidRPr="00E27EEA" w:rsidRDefault="00C13E7D" w:rsidP="000101C5">
      <w:pPr>
        <w:jc w:val="both"/>
      </w:pPr>
      <w:r w:rsidRPr="00E27EEA">
        <w:t>3.2.2</w:t>
      </w:r>
      <w:r>
        <w:t>7</w:t>
      </w:r>
      <w:r w:rsidRPr="00E27EEA">
        <w:t>. надання будь-яких послуг іншим суб’єктам господарювання, що над</w:t>
      </w:r>
      <w:r>
        <w:t>ають вторинну спеціалізовану медичну допомогу;</w:t>
      </w:r>
    </w:p>
    <w:p w:rsidR="00C13E7D" w:rsidRDefault="00C13E7D" w:rsidP="000101C5">
      <w:pPr>
        <w:jc w:val="both"/>
      </w:pPr>
      <w:r w:rsidRPr="00E27EEA">
        <w:t>3.2.2</w:t>
      </w:r>
      <w:r>
        <w:t>8</w:t>
      </w:r>
      <w:r w:rsidRPr="00E27EEA">
        <w:t>. інші функції, що випливають із покл</w:t>
      </w:r>
      <w:r>
        <w:t>адених на Підприємство завдань;</w:t>
      </w:r>
    </w:p>
    <w:p w:rsidR="00C13E7D" w:rsidRPr="004D0061" w:rsidRDefault="00C13E7D" w:rsidP="000101C5">
      <w:pPr>
        <w:jc w:val="both"/>
      </w:pPr>
      <w:r>
        <w:t>3.2.29. транспортування пацієнтів медичним транспортом.</w:t>
      </w:r>
    </w:p>
    <w:p w:rsidR="00C13E7D" w:rsidRPr="004D0061" w:rsidRDefault="00C13E7D" w:rsidP="000101C5">
      <w:pPr>
        <w:jc w:val="both"/>
      </w:pPr>
      <w:r w:rsidRPr="004D0061">
        <w:t>3.3. Підприємство може бути клінічною базою вищих медичних навчальних закладів усіх рівнів акредитації та закладів післядипломної освіти</w:t>
      </w:r>
      <w:r>
        <w:t xml:space="preserve"> відповідно до чинного законодавства</w:t>
      </w:r>
      <w:r w:rsidRPr="004D0061">
        <w:t>.</w:t>
      </w:r>
    </w:p>
    <w:p w:rsidR="00C13E7D" w:rsidRPr="004D0061" w:rsidRDefault="00C13E7D" w:rsidP="000101C5"/>
    <w:p w:rsidR="00C13E7D" w:rsidRPr="000F266F" w:rsidRDefault="00C13E7D" w:rsidP="000101C5">
      <w:pPr>
        <w:ind w:firstLine="567"/>
        <w:jc w:val="center"/>
        <w:rPr>
          <w:b/>
        </w:rPr>
      </w:pPr>
      <w:r w:rsidRPr="000F266F">
        <w:rPr>
          <w:b/>
        </w:rPr>
        <w:t>4.ПРАВОВИЙ СТАТУС</w:t>
      </w:r>
    </w:p>
    <w:p w:rsidR="00C13E7D" w:rsidRPr="0040222C" w:rsidRDefault="00C13E7D" w:rsidP="000101C5">
      <w:pPr>
        <w:ind w:firstLine="567"/>
        <w:jc w:val="both"/>
      </w:pPr>
    </w:p>
    <w:p w:rsidR="00C13E7D" w:rsidRPr="0040222C" w:rsidRDefault="00C13E7D" w:rsidP="000101C5">
      <w:pPr>
        <w:ind w:firstLine="567"/>
        <w:jc w:val="both"/>
      </w:pPr>
      <w:r>
        <w:t xml:space="preserve">4.1. </w:t>
      </w:r>
      <w:r w:rsidRPr="0040222C">
        <w:t xml:space="preserve">Підприємство є юридичною особою публічного </w:t>
      </w:r>
      <w:r>
        <w:t>права. Права та обов'язки юриди</w:t>
      </w:r>
      <w:r w:rsidRPr="0040222C">
        <w:t>чної особи Підприємство набуває з дня його державної реєстрації.</w:t>
      </w:r>
    </w:p>
    <w:p w:rsidR="00C13E7D" w:rsidRPr="008123D3" w:rsidRDefault="00C13E7D" w:rsidP="000101C5">
      <w:pPr>
        <w:ind w:firstLine="567"/>
        <w:jc w:val="both"/>
      </w:pPr>
      <w:r>
        <w:t xml:space="preserve">4.2. </w:t>
      </w:r>
      <w:r w:rsidRPr="0040222C">
        <w:t xml:space="preserve">Підприємство користується закріпленим за ним комунальним майном, що є </w:t>
      </w:r>
      <w:r>
        <w:t xml:space="preserve">спільною власністю </w:t>
      </w:r>
      <w:r w:rsidRPr="00567D8F">
        <w:t>територіальх громад сіл та міста Пологівського району</w:t>
      </w:r>
      <w:r>
        <w:t xml:space="preserve"> на праві повного господарського відання.</w:t>
      </w:r>
    </w:p>
    <w:p w:rsidR="00C13E7D" w:rsidRPr="003247FC" w:rsidRDefault="00C13E7D" w:rsidP="000101C5">
      <w:pPr>
        <w:ind w:firstLine="567"/>
        <w:jc w:val="both"/>
      </w:pPr>
      <w:r>
        <w:t xml:space="preserve">4.3. </w:t>
      </w:r>
      <w:r w:rsidRPr="003247FC">
        <w:t>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надання медичних послуг і реалізує їх за цінами (тарифами), що визначаються в порядку, встановленому законодавством.</w:t>
      </w:r>
    </w:p>
    <w:p w:rsidR="00C13E7D" w:rsidRPr="00567D8F" w:rsidRDefault="00C13E7D" w:rsidP="000101C5">
      <w:pPr>
        <w:ind w:firstLine="567"/>
        <w:jc w:val="both"/>
      </w:pPr>
      <w:r w:rsidRPr="00567D8F">
        <w:t xml:space="preserve">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 або недійсними, підлягають відшкодуванню зазначеними органами добровільно або рішенням суду. </w:t>
      </w:r>
    </w:p>
    <w:p w:rsidR="00C13E7D" w:rsidRPr="0040222C" w:rsidRDefault="00C13E7D" w:rsidP="000101C5">
      <w:pPr>
        <w:ind w:firstLine="567"/>
        <w:jc w:val="both"/>
      </w:pPr>
      <w:r>
        <w:t xml:space="preserve">4.5. </w:t>
      </w:r>
      <w:r w:rsidRPr="0040222C">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C13E7D" w:rsidRPr="0040222C" w:rsidRDefault="00C13E7D" w:rsidP="000101C5">
      <w:pPr>
        <w:ind w:firstLine="567"/>
        <w:jc w:val="both"/>
      </w:pPr>
      <w:r>
        <w:t xml:space="preserve">4.6. </w:t>
      </w:r>
      <w:r w:rsidRPr="0040222C">
        <w:t>Підприємство має самостійн</w:t>
      </w:r>
      <w:r>
        <w:t xml:space="preserve">ий баланс, </w:t>
      </w:r>
      <w:r w:rsidRPr="0040222C">
        <w:t xml:space="preserve">рахунки </w:t>
      </w:r>
      <w:r>
        <w:t xml:space="preserve">в </w:t>
      </w:r>
      <w:r w:rsidRPr="0040222C">
        <w:t>Державному казначействі України</w:t>
      </w:r>
      <w:r>
        <w:t>,</w:t>
      </w:r>
      <w:r w:rsidRPr="006532D6">
        <w:t xml:space="preserve"> </w:t>
      </w:r>
      <w:r w:rsidRPr="0040222C">
        <w:t>установах банків, круглу печатку зі своїм найменуванням, штампи, а також бланки з власними реквізитами.</w:t>
      </w:r>
    </w:p>
    <w:p w:rsidR="00C13E7D" w:rsidRPr="00352BF4" w:rsidRDefault="00C13E7D" w:rsidP="000101C5">
      <w:pPr>
        <w:ind w:firstLine="567"/>
        <w:jc w:val="both"/>
      </w:pPr>
      <w:r>
        <w:t xml:space="preserve">4.7. </w:t>
      </w:r>
      <w:r w:rsidRPr="00567D8F">
        <w:t>Підприємство наділяється цивільною правоздатністю і дієздатністю, та відповідно має право укладати правочини, набувати майнових та особистих немайнових прав, нести обовязки, бути позивачем та відповідачем у суді.</w:t>
      </w:r>
      <w:r>
        <w:t xml:space="preserve"> </w:t>
      </w:r>
    </w:p>
    <w:p w:rsidR="00C13E7D" w:rsidRPr="0040222C" w:rsidRDefault="00C13E7D" w:rsidP="000101C5">
      <w:pPr>
        <w:ind w:firstLine="567"/>
        <w:jc w:val="both"/>
      </w:pPr>
      <w:r>
        <w:t xml:space="preserve">4.8. </w:t>
      </w:r>
      <w:r w:rsidRPr="0040222C">
        <w:t>Підприємство самостійно</w:t>
      </w:r>
      <w:r>
        <w:t xml:space="preserve"> </w:t>
      </w:r>
      <w:r w:rsidRPr="0040222C">
        <w:t>визначає свою організаційну структуру, встановлює чисельність і затверджує штатний розпис.</w:t>
      </w:r>
    </w:p>
    <w:p w:rsidR="00C13E7D" w:rsidRPr="0040222C" w:rsidRDefault="00C13E7D" w:rsidP="000101C5">
      <w:pPr>
        <w:ind w:firstLine="567"/>
        <w:jc w:val="both"/>
      </w:pPr>
      <w:r w:rsidRPr="0040222C">
        <w:t>4.</w:t>
      </w:r>
      <w:r>
        <w:t xml:space="preserve">9. </w:t>
      </w:r>
      <w:r w:rsidRPr="0040222C">
        <w:t xml:space="preserve">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rsidR="00C13E7D" w:rsidRDefault="00C13E7D" w:rsidP="000101C5">
      <w:pPr>
        <w:ind w:firstLine="567"/>
        <w:jc w:val="both"/>
      </w:pPr>
      <w:r>
        <w:t>4.10. Підприємство має право укладати договори на медичне обслуговування у межах бюджетної програми та відповідно до чинного законодавства з лікарями, які проводять господарську діяльність з медичної практики як фізичні особи – підприємці.</w:t>
      </w:r>
    </w:p>
    <w:p w:rsidR="00C13E7D" w:rsidRDefault="00C13E7D" w:rsidP="000101C5">
      <w:pPr>
        <w:ind w:firstLine="567"/>
        <w:jc w:val="both"/>
      </w:pPr>
      <w:r>
        <w:t xml:space="preserve">4.11. </w:t>
      </w:r>
      <w:r w:rsidRPr="0098683D">
        <w:t>Підприємство має право укладати договори з іншими комунальними та державними закладами (некомерційними підприємствами) охорони здоров’я про пров</w:t>
      </w:r>
      <w:r>
        <w:t>едення діагностичних досліджень</w:t>
      </w:r>
      <w:r w:rsidRPr="0098683D">
        <w:t xml:space="preserve"> у випадку відсутності обладнання та умов на Підприємстві.</w:t>
      </w:r>
    </w:p>
    <w:p w:rsidR="00C13E7D" w:rsidRDefault="00C13E7D" w:rsidP="000101C5">
      <w:pPr>
        <w:ind w:firstLine="567"/>
        <w:jc w:val="both"/>
      </w:pPr>
      <w:r>
        <w:t>4.12. Підприємство має право здійснювати іншу, ніж надавання медичної допомоги, господарську некомерційну діяльність, не заборонену законодавством.</w:t>
      </w:r>
    </w:p>
    <w:p w:rsidR="00C13E7D" w:rsidRDefault="00C13E7D" w:rsidP="000101C5">
      <w:pPr>
        <w:ind w:firstLine="567"/>
        <w:jc w:val="both"/>
      </w:pPr>
      <w:r>
        <w:t>4.13. Підприємство здійснює обробку персональних даних з метою забезпечення реалізації відносин у сфері охорони здоров</w:t>
      </w:r>
      <w:r w:rsidRPr="00AB1751">
        <w:t>’</w:t>
      </w:r>
      <w:r>
        <w:t>я, трудових відносин, податкових відносин та відносин у сфері бухгалтерського обліку, відносин у сфері управляння людськими ресурсами, зокрема, кадровим потенціалом.</w:t>
      </w:r>
    </w:p>
    <w:p w:rsidR="00C13E7D" w:rsidRPr="006F1CFC" w:rsidRDefault="00C13E7D" w:rsidP="000101C5">
      <w:pPr>
        <w:ind w:firstLine="567"/>
        <w:jc w:val="both"/>
      </w:pPr>
      <w:r>
        <w:t xml:space="preserve">  </w:t>
      </w:r>
    </w:p>
    <w:p w:rsidR="00C13E7D" w:rsidRPr="00AB1751" w:rsidRDefault="00C13E7D" w:rsidP="000101C5">
      <w:pPr>
        <w:ind w:firstLine="567"/>
        <w:jc w:val="center"/>
        <w:rPr>
          <w:b/>
        </w:rPr>
      </w:pPr>
      <w:r w:rsidRPr="00AB1751">
        <w:rPr>
          <w:b/>
        </w:rPr>
        <w:t>5.СТАТУТНИЙ КАПІТАЛ. МАЙНО ТА ФІНАНСУВАННЯ</w:t>
      </w:r>
    </w:p>
    <w:p w:rsidR="00C13E7D" w:rsidRPr="00AB1751" w:rsidRDefault="00C13E7D" w:rsidP="000101C5">
      <w:pPr>
        <w:ind w:firstLine="567"/>
        <w:jc w:val="center"/>
        <w:rPr>
          <w:b/>
        </w:rPr>
      </w:pPr>
    </w:p>
    <w:p w:rsidR="00C13E7D" w:rsidRDefault="00C13E7D" w:rsidP="000101C5">
      <w:pPr>
        <w:ind w:firstLine="567"/>
        <w:jc w:val="both"/>
      </w:pPr>
      <w:r w:rsidRPr="00AB1751">
        <w:t>5.1.</w:t>
      </w:r>
      <w:r>
        <w:t xml:space="preserve"> Підприємство здійснює господарську некомерційну діяльність, спрямовану на досягнення соціальних та інших результатів без мети одержання прибутку.</w:t>
      </w:r>
      <w:r w:rsidRPr="00AB1751">
        <w:tab/>
      </w:r>
      <w:r>
        <w:t xml:space="preserve">Підприємство може брати участь в державних, регіональних та місцевих </w:t>
      </w:r>
      <w:r w:rsidRPr="00C964D9">
        <w:t>програмах</w:t>
      </w:r>
      <w:r>
        <w:t xml:space="preserve"> у сфері охорони здоров</w:t>
      </w:r>
      <w:r w:rsidRPr="006934E9">
        <w:t>’</w:t>
      </w:r>
      <w:r>
        <w:t xml:space="preserve">я. </w:t>
      </w:r>
    </w:p>
    <w:p w:rsidR="00C13E7D" w:rsidRDefault="00C13E7D" w:rsidP="000101C5">
      <w:pPr>
        <w:ind w:firstLine="567"/>
        <w:jc w:val="both"/>
      </w:pPr>
      <w:r>
        <w:t>5.2. Доходи (прибутки) Підприємства використовується виключно для фінансування видатків на утримання Підприємства, реалізації мети (цілей, завдань) та напрямів діяльності, визначених Статутом.</w:t>
      </w:r>
    </w:p>
    <w:p w:rsidR="00C13E7D" w:rsidRDefault="00C13E7D" w:rsidP="000101C5">
      <w:pPr>
        <w:ind w:firstLine="567"/>
        <w:jc w:val="both"/>
      </w:pPr>
      <w:r>
        <w:t>5.3. Забороняється розподіл отриманих доходів (прибутків) Підприємства або їх частини серед засновників (учасників), працівників Підприємства (крім оплати їхньої праці, нарахування єдиного соціального внеску), членів органів управління та інших пов</w:t>
      </w:r>
      <w:r w:rsidRPr="006934E9">
        <w:t>’</w:t>
      </w:r>
      <w:r>
        <w:t xml:space="preserve">язаних з ними осіб. </w:t>
      </w:r>
    </w:p>
    <w:p w:rsidR="00C13E7D" w:rsidRDefault="00C13E7D" w:rsidP="000101C5">
      <w:pPr>
        <w:ind w:firstLine="567"/>
        <w:jc w:val="both"/>
      </w:pPr>
      <w:r>
        <w:t>5.4. Не вважається розподілом доходів Підприємства, в розумінні п.5.3. Статуту, використання Підприємством власних доходів (прибутків) виключно для фінансування видатків на утримання Підприємства, реалізації мети (цілей, завдань) та напрямів діяльності, визначених Статутом.</w:t>
      </w:r>
    </w:p>
    <w:p w:rsidR="00C13E7D" w:rsidRDefault="00C13E7D" w:rsidP="000101C5">
      <w:pPr>
        <w:ind w:firstLine="567"/>
        <w:jc w:val="both"/>
      </w:pPr>
      <w:r>
        <w:t xml:space="preserve">5.5. </w:t>
      </w:r>
      <w:r w:rsidRPr="00AB1751">
        <w:t>Майно Підприємства є комунальною власністю і закріплює</w:t>
      </w:r>
      <w:r w:rsidRPr="0040222C">
        <w:t xml:space="preserve">ться за ним на праві </w:t>
      </w:r>
      <w:r>
        <w:t>господарського відання</w:t>
      </w:r>
      <w:r w:rsidRPr="0040222C">
        <w:t>. Майно Підприємства становлять необоротні та оборотні активи, основні засоби та грошові кошти, а також інші цінності, передані йому Замовником, вартість яких відображаються у сам</w:t>
      </w:r>
      <w:r>
        <w:t>остійному балансі Підприємства.</w:t>
      </w:r>
    </w:p>
    <w:p w:rsidR="00C13E7D" w:rsidRDefault="00C13E7D" w:rsidP="000101C5">
      <w:pPr>
        <w:ind w:firstLine="567"/>
        <w:jc w:val="both"/>
      </w:pPr>
      <w:r>
        <w:t xml:space="preserve">5.6. </w:t>
      </w:r>
      <w:r w:rsidRPr="0040222C">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w:t>
      </w:r>
      <w:r>
        <w:t xml:space="preserve">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C13E7D" w:rsidRPr="00896542" w:rsidRDefault="00C13E7D" w:rsidP="000101C5">
      <w:pPr>
        <w:ind w:firstLine="567"/>
        <w:jc w:val="both"/>
      </w:pPr>
      <w:r>
        <w:t>5.7. Вилучення майна Підприємства може мати місце лише у випадках, передбачених чинним законодавством України.</w:t>
      </w:r>
    </w:p>
    <w:p w:rsidR="00C13E7D" w:rsidRPr="0040222C" w:rsidRDefault="00C13E7D" w:rsidP="000101C5">
      <w:pPr>
        <w:ind w:firstLine="567"/>
        <w:jc w:val="both"/>
      </w:pPr>
      <w:r w:rsidRPr="0040222C">
        <w:t>5.</w:t>
      </w:r>
      <w:r>
        <w:t>8</w:t>
      </w:r>
      <w:r w:rsidRPr="0040222C">
        <w:t>. Джерел</w:t>
      </w:r>
      <w:r>
        <w:t>ами</w:t>
      </w:r>
      <w:r w:rsidRPr="0040222C">
        <w:t xml:space="preserve"> формування майна та коштів Підприємства є:</w:t>
      </w:r>
    </w:p>
    <w:p w:rsidR="00C13E7D" w:rsidRPr="0040222C" w:rsidRDefault="00C13E7D" w:rsidP="000101C5">
      <w:pPr>
        <w:ind w:firstLine="567"/>
        <w:jc w:val="both"/>
      </w:pPr>
      <w:r>
        <w:t>5.8</w:t>
      </w:r>
      <w:r w:rsidRPr="0040222C">
        <w:t>.1. Комунальне майно, передане Підприємству відповідно до рішення про його створення;</w:t>
      </w:r>
    </w:p>
    <w:p w:rsidR="00C13E7D" w:rsidRPr="0040222C" w:rsidRDefault="00C13E7D" w:rsidP="000101C5">
      <w:pPr>
        <w:ind w:firstLine="567"/>
        <w:jc w:val="both"/>
      </w:pPr>
      <w:r>
        <w:t>5.8</w:t>
      </w:r>
      <w:r w:rsidRPr="0040222C">
        <w:t>.2. Кошти місцевого бюджету;</w:t>
      </w:r>
    </w:p>
    <w:p w:rsidR="00C13E7D" w:rsidRDefault="00C13E7D" w:rsidP="000101C5">
      <w:pPr>
        <w:ind w:firstLine="567"/>
        <w:jc w:val="both"/>
      </w:pPr>
      <w:r>
        <w:t>5.8</w:t>
      </w:r>
      <w:r w:rsidRPr="0040222C">
        <w:t xml:space="preserve">.3. </w:t>
      </w:r>
      <w:r>
        <w:t>Капітальні вкладення, субвенції та дотації з бюджетів всіх рівнів;</w:t>
      </w:r>
    </w:p>
    <w:p w:rsidR="00C13E7D" w:rsidRDefault="00C13E7D" w:rsidP="000101C5">
      <w:pPr>
        <w:ind w:firstLine="567"/>
        <w:jc w:val="both"/>
      </w:pPr>
      <w:r>
        <w:t>5.8.4. Кошти отримані від співпраці з ішими територіальними громадами;</w:t>
      </w:r>
    </w:p>
    <w:p w:rsidR="00C13E7D" w:rsidRPr="00896542" w:rsidRDefault="00C13E7D" w:rsidP="000101C5">
      <w:pPr>
        <w:ind w:firstLine="567"/>
        <w:jc w:val="both"/>
      </w:pPr>
      <w:r>
        <w:t xml:space="preserve">5.8.5. </w:t>
      </w:r>
      <w:r w:rsidRPr="00896542">
        <w:t xml:space="preserve">Власні надходження Підприємства: кошти від здачі в оренду майна, закріпленого на праві </w:t>
      </w:r>
      <w:r>
        <w:t xml:space="preserve">повного господарського відання (зі згоди Засновника); </w:t>
      </w:r>
      <w:r w:rsidRPr="00896542">
        <w:t xml:space="preserve">кошти та інше майно, одержані від </w:t>
      </w:r>
      <w:r>
        <w:t>надання медичних послуг;</w:t>
      </w:r>
    </w:p>
    <w:p w:rsidR="00C13E7D" w:rsidRPr="0040222C" w:rsidRDefault="00C13E7D" w:rsidP="000101C5">
      <w:pPr>
        <w:ind w:firstLine="567"/>
        <w:jc w:val="both"/>
      </w:pPr>
      <w:r>
        <w:t>5.8</w:t>
      </w:r>
      <w:r w:rsidRPr="0040222C">
        <w:t>.</w:t>
      </w:r>
      <w:r>
        <w:t>6</w:t>
      </w:r>
      <w:r w:rsidRPr="0040222C">
        <w:t>. Цільові кошти;</w:t>
      </w:r>
    </w:p>
    <w:p w:rsidR="00C13E7D" w:rsidRPr="0040222C" w:rsidRDefault="00C13E7D" w:rsidP="000101C5">
      <w:pPr>
        <w:ind w:firstLine="567"/>
        <w:jc w:val="both"/>
      </w:pPr>
      <w:r>
        <w:t>5.8</w:t>
      </w:r>
      <w:r w:rsidRPr="0040222C">
        <w:t>.</w:t>
      </w:r>
      <w:r>
        <w:t xml:space="preserve">7. </w:t>
      </w:r>
      <w:r w:rsidRPr="0040222C">
        <w:t xml:space="preserve">Кошти, отримані за договорами </w:t>
      </w:r>
      <w:r>
        <w:t xml:space="preserve">укладеними </w:t>
      </w:r>
      <w:r w:rsidRPr="0040222C">
        <w:t>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C13E7D" w:rsidRPr="0040222C" w:rsidRDefault="00C13E7D" w:rsidP="000101C5">
      <w:pPr>
        <w:ind w:firstLine="567"/>
        <w:jc w:val="both"/>
      </w:pPr>
      <w:r w:rsidRPr="0040222C">
        <w:t>5.</w:t>
      </w:r>
      <w:r>
        <w:t>8</w:t>
      </w:r>
      <w:r w:rsidRPr="0040222C">
        <w:t>.</w:t>
      </w:r>
      <w:r>
        <w:t>8</w:t>
      </w:r>
      <w:r w:rsidRPr="0040222C">
        <w:t>. Кредити банків;</w:t>
      </w:r>
    </w:p>
    <w:p w:rsidR="00C13E7D" w:rsidRPr="0040222C" w:rsidRDefault="00C13E7D" w:rsidP="000101C5">
      <w:pPr>
        <w:ind w:firstLine="567"/>
        <w:jc w:val="both"/>
      </w:pPr>
      <w:r>
        <w:t>5.8</w:t>
      </w:r>
      <w:r w:rsidRPr="0040222C">
        <w:t>.</w:t>
      </w:r>
      <w:r>
        <w:t>9</w:t>
      </w:r>
      <w:r w:rsidRPr="0040222C">
        <w:t>. Майно, придбане у інших юридичних або фізичних осіб;</w:t>
      </w:r>
    </w:p>
    <w:p w:rsidR="00C13E7D" w:rsidRPr="0040222C" w:rsidRDefault="00C13E7D" w:rsidP="000101C5">
      <w:pPr>
        <w:ind w:firstLine="567"/>
        <w:jc w:val="both"/>
      </w:pPr>
      <w:r>
        <w:t>5.8</w:t>
      </w:r>
      <w:r w:rsidRPr="0040222C">
        <w:t>.</w:t>
      </w:r>
      <w:r>
        <w:t>10. М</w:t>
      </w:r>
      <w:r w:rsidRPr="0040222C">
        <w:t>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C13E7D" w:rsidRPr="0040222C" w:rsidRDefault="00C13E7D" w:rsidP="000101C5">
      <w:pPr>
        <w:ind w:firstLine="567"/>
        <w:jc w:val="both"/>
      </w:pPr>
      <w:r>
        <w:t>5.8.11</w:t>
      </w:r>
      <w:r w:rsidRPr="0040222C">
        <w:t>. Майно та кошти, отримані з інших джерел, не заборонених законодавством України;</w:t>
      </w:r>
    </w:p>
    <w:p w:rsidR="00C13E7D" w:rsidRPr="00E02E18" w:rsidRDefault="00C13E7D" w:rsidP="000101C5">
      <w:pPr>
        <w:ind w:firstLine="567"/>
        <w:jc w:val="both"/>
      </w:pPr>
      <w:r>
        <w:t>5.8</w:t>
      </w:r>
      <w:r w:rsidRPr="0040222C">
        <w:t>.1</w:t>
      </w:r>
      <w:r>
        <w:t>2</w:t>
      </w:r>
      <w:r w:rsidRPr="0040222C">
        <w:t>.</w:t>
      </w:r>
      <w:r>
        <w:t xml:space="preserve"> Інші джерела, не забороненні законодавством.</w:t>
      </w:r>
    </w:p>
    <w:p w:rsidR="00C13E7D" w:rsidRDefault="00C13E7D" w:rsidP="000101C5">
      <w:pPr>
        <w:ind w:firstLine="567"/>
        <w:jc w:val="both"/>
        <w:rPr>
          <w:b/>
        </w:rPr>
      </w:pPr>
      <w:r w:rsidRPr="00E02E18">
        <w:t>5.</w:t>
      </w:r>
      <w:r>
        <w:t xml:space="preserve">9. </w:t>
      </w:r>
      <w:r w:rsidRPr="00E02E18">
        <w:t xml:space="preserve">Статутний капітал Підприємства становить: </w:t>
      </w:r>
      <w:r w:rsidRPr="005607CE">
        <w:rPr>
          <w:b/>
        </w:rPr>
        <w:t>__________ (_______________________________________________________________________</w:t>
      </w:r>
      <w:r>
        <w:rPr>
          <w:b/>
        </w:rPr>
        <w:t>_____)</w:t>
      </w:r>
    </w:p>
    <w:p w:rsidR="00C13E7D" w:rsidRDefault="00C13E7D" w:rsidP="000101C5">
      <w:pPr>
        <w:ind w:firstLine="567"/>
        <w:jc w:val="both"/>
      </w:pPr>
      <w:r>
        <w:t>5.10.</w:t>
      </w:r>
      <w:r w:rsidRPr="001F2F30">
        <w:t xml:space="preserve"> </w:t>
      </w:r>
      <w:r w:rsidRPr="00567D8F">
        <w:t>Підприємство має право надавати в оренду майно, закріплене за ним на праві повного господарського відання, юридичними та фізичними особами відповідно до чинного законодавства України, локальних нормативних актів органів місцевого самоврядування та цього Статуту.</w:t>
      </w:r>
    </w:p>
    <w:p w:rsidR="00C13E7D" w:rsidRPr="00E02E18" w:rsidRDefault="00C13E7D" w:rsidP="000101C5">
      <w:pPr>
        <w:ind w:firstLine="567"/>
        <w:jc w:val="both"/>
      </w:pPr>
      <w:r>
        <w:t xml:space="preserve">5.11. Підприємство має право отримувати плату за надання медичних послуг, виконання робіт, залучати матеріальні та фінансові ресурси, отримувати гранти, подарунки та благодійні внески в порядку, визначеному законами, іншими нормативно-правовими актами та цим Статутом. </w:t>
      </w:r>
    </w:p>
    <w:p w:rsidR="00C13E7D" w:rsidRPr="006F1ADB" w:rsidRDefault="00C13E7D" w:rsidP="000101C5">
      <w:pPr>
        <w:ind w:firstLine="567"/>
        <w:jc w:val="both"/>
      </w:pPr>
      <w:r w:rsidRPr="006F1ADB">
        <w:t>5.1</w:t>
      </w:r>
      <w:r>
        <w:t>2</w:t>
      </w:r>
      <w:r w:rsidRPr="006F1ADB">
        <w:t xml:space="preserve">. Підприємство </w:t>
      </w:r>
      <w:r>
        <w:t>самостійно</w:t>
      </w:r>
      <w:r w:rsidRPr="006F1ADB">
        <w:t xml:space="preserve"> здійснює </w:t>
      </w:r>
      <w:r>
        <w:t xml:space="preserve">оперативний, </w:t>
      </w:r>
      <w:r w:rsidRPr="006F1ADB">
        <w:t>бухгалтерський облік</w:t>
      </w:r>
      <w:r>
        <w:t>,</w:t>
      </w:r>
      <w:r w:rsidRPr="006F1ADB">
        <w:t xml:space="preserve">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r>
        <w:t xml:space="preserve"> у визначеному законодавством порядку</w:t>
      </w:r>
      <w:r w:rsidRPr="006F1ADB">
        <w:t>.</w:t>
      </w:r>
    </w:p>
    <w:p w:rsidR="00C13E7D" w:rsidRDefault="00C13E7D" w:rsidP="000101C5">
      <w:pPr>
        <w:ind w:firstLine="567"/>
        <w:jc w:val="both"/>
      </w:pPr>
      <w:r>
        <w:t xml:space="preserve">5.13. </w:t>
      </w:r>
      <w:r w:rsidRPr="0040222C">
        <w:t>Власні надходження Підприємства використовуються відповідно до законодавства України</w:t>
      </w:r>
      <w:r>
        <w:t>.</w:t>
      </w:r>
    </w:p>
    <w:p w:rsidR="00C13E7D" w:rsidRPr="006F1ADB" w:rsidRDefault="00C13E7D" w:rsidP="000101C5">
      <w:pPr>
        <w:ind w:firstLine="567"/>
        <w:jc w:val="both"/>
      </w:pPr>
      <w:r w:rsidRPr="00567D8F">
        <w:t>5.14. Підприємство є неприбутковою організацією. Доходи (прибутки) Підприємства використовуються виключно для фінансування видатків на утримання Підприємства, реалізації мети (цілей, завдань) та напрямів діяльності, визначених Статутом.</w:t>
      </w:r>
      <w:r>
        <w:t xml:space="preserve"> </w:t>
      </w:r>
    </w:p>
    <w:p w:rsidR="00C13E7D" w:rsidRPr="0040222C" w:rsidRDefault="00C13E7D" w:rsidP="000101C5">
      <w:pPr>
        <w:ind w:firstLine="567"/>
        <w:jc w:val="both"/>
      </w:pPr>
      <w:r w:rsidRPr="0040222C">
        <w:t xml:space="preserve">  </w:t>
      </w:r>
    </w:p>
    <w:p w:rsidR="00C13E7D" w:rsidRPr="000F266F" w:rsidRDefault="00C13E7D" w:rsidP="000101C5">
      <w:pPr>
        <w:ind w:firstLine="567"/>
        <w:jc w:val="center"/>
        <w:rPr>
          <w:b/>
        </w:rPr>
      </w:pPr>
      <w:r w:rsidRPr="000F266F">
        <w:rPr>
          <w:b/>
        </w:rPr>
        <w:t>6.ПРАВА ТА ОБОВ’ЯЗКИ</w:t>
      </w:r>
    </w:p>
    <w:p w:rsidR="00C13E7D" w:rsidRPr="00666614" w:rsidRDefault="00C13E7D" w:rsidP="000101C5">
      <w:pPr>
        <w:ind w:firstLine="567"/>
        <w:jc w:val="both"/>
      </w:pPr>
    </w:p>
    <w:p w:rsidR="00C13E7D" w:rsidRPr="00666614" w:rsidRDefault="00C13E7D" w:rsidP="000101C5">
      <w:pPr>
        <w:ind w:firstLine="567"/>
        <w:jc w:val="both"/>
      </w:pPr>
      <w:r>
        <w:t xml:space="preserve">6.1. </w:t>
      </w:r>
      <w:r w:rsidRPr="00666614">
        <w:t>Підприємство має право:</w:t>
      </w:r>
      <w:r w:rsidRPr="00666614">
        <w:tab/>
      </w:r>
    </w:p>
    <w:p w:rsidR="00C13E7D" w:rsidRPr="0040222C" w:rsidRDefault="00C13E7D" w:rsidP="000101C5">
      <w:pPr>
        <w:ind w:firstLine="567"/>
        <w:jc w:val="both"/>
      </w:pPr>
      <w:r>
        <w:t xml:space="preserve">6.1.1. </w:t>
      </w:r>
      <w:r w:rsidRPr="0040222C">
        <w:t xml:space="preserve">Звертатися у порядку, </w:t>
      </w:r>
      <w:r>
        <w:t>передбаченому</w:t>
      </w:r>
      <w:r w:rsidRPr="0040222C">
        <w:t xml:space="preserve"> законодавством, до центральних та місцевих органів виконавчої влади, органів місцевого самоврядування, а також підприємств і організацій</w:t>
      </w:r>
      <w:r>
        <w:t>,</w:t>
      </w:r>
      <w:r w:rsidRPr="0040222C">
        <w:t xml:space="preserve">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C13E7D" w:rsidRPr="0040222C" w:rsidRDefault="00C13E7D" w:rsidP="000101C5">
      <w:pPr>
        <w:ind w:firstLine="567"/>
        <w:jc w:val="both"/>
      </w:pPr>
      <w:r>
        <w:t xml:space="preserve">6.1.2. </w:t>
      </w:r>
      <w:r w:rsidRPr="0040222C">
        <w:t>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спрямувати отримані від господарської діяльності кошти на утримання Підприємства та його матеріально-технічне забезпечення.</w:t>
      </w:r>
    </w:p>
    <w:p w:rsidR="00C13E7D" w:rsidRDefault="00C13E7D" w:rsidP="000101C5">
      <w:pPr>
        <w:ind w:firstLine="567"/>
        <w:jc w:val="both"/>
      </w:pPr>
      <w:r>
        <w:t xml:space="preserve">6.1.3. </w:t>
      </w:r>
      <w:r w:rsidRPr="0040222C">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r>
        <w:t xml:space="preserve"> Здійснювати співробітництво з іноземними організаціями відповідно до законодавства.</w:t>
      </w:r>
    </w:p>
    <w:p w:rsidR="00C13E7D" w:rsidRPr="00666614" w:rsidRDefault="00C13E7D" w:rsidP="000101C5">
      <w:pPr>
        <w:ind w:firstLine="567"/>
        <w:jc w:val="both"/>
      </w:pPr>
      <w:r>
        <w:t>6.1.4. Володіти, користуватися і розпоряджатися закріпленим за ним рухомим та нерухомим майном, фінансовими ресурсами та іншими цінностями в межах визначених законодавством та цим Статутом, а також орендувати рухоме та нерухоме майно, необхідне для здійснення господарської діяльності.</w:t>
      </w:r>
      <w:r w:rsidRPr="0040222C">
        <w:tab/>
      </w:r>
    </w:p>
    <w:p w:rsidR="00C13E7D" w:rsidRPr="0040222C" w:rsidRDefault="00C13E7D" w:rsidP="000101C5">
      <w:pPr>
        <w:ind w:firstLine="567"/>
        <w:jc w:val="both"/>
      </w:pPr>
      <w:r>
        <w:t xml:space="preserve">6.1.5. </w:t>
      </w:r>
      <w:r w:rsidRPr="00567D8F">
        <w:t>Самостійно</w:t>
      </w:r>
      <w:r>
        <w:t xml:space="preserve"> в</w:t>
      </w:r>
      <w:r w:rsidRPr="0040222C">
        <w:t>изначати напрямки використанн</w:t>
      </w:r>
      <w:r>
        <w:t>я грошових коштів у порядку, ви</w:t>
      </w:r>
      <w:r w:rsidRPr="0040222C">
        <w:t>значеному законодавством України, враховуючи норми Статуту.</w:t>
      </w:r>
    </w:p>
    <w:p w:rsidR="00C13E7D" w:rsidRPr="0040222C" w:rsidRDefault="00C13E7D" w:rsidP="000101C5">
      <w:pPr>
        <w:ind w:firstLine="567"/>
        <w:jc w:val="both"/>
      </w:pPr>
      <w:r>
        <w:t xml:space="preserve">6.1.6. </w:t>
      </w:r>
      <w:r w:rsidRPr="0040222C">
        <w:t>Здійснювати власне будівництво, реконструкцію, капітальний та поточний ремонт основних фондів у визначеному законодавством порядку.</w:t>
      </w:r>
    </w:p>
    <w:p w:rsidR="00C13E7D" w:rsidRPr="0040222C" w:rsidRDefault="00C13E7D" w:rsidP="000101C5">
      <w:pPr>
        <w:ind w:firstLine="567"/>
        <w:jc w:val="both"/>
      </w:pPr>
      <w:r>
        <w:t xml:space="preserve">6.1.7. </w:t>
      </w:r>
      <w:r w:rsidRPr="0040222C">
        <w:t>Залучати підприємства, установи та організації для</w:t>
      </w:r>
      <w:r>
        <w:t xml:space="preserve"> реалізації своїх статутних зав</w:t>
      </w:r>
      <w:r w:rsidRPr="0040222C">
        <w:t>дань у визначеному законодавством порядку.</w:t>
      </w:r>
    </w:p>
    <w:p w:rsidR="00C13E7D" w:rsidRPr="0040222C" w:rsidRDefault="00C13E7D" w:rsidP="000101C5">
      <w:pPr>
        <w:ind w:firstLine="567"/>
        <w:jc w:val="both"/>
      </w:pPr>
      <w:r w:rsidRPr="0040222C">
        <w:t>6.1.</w:t>
      </w:r>
      <w:r>
        <w:t xml:space="preserve">8. </w:t>
      </w:r>
      <w:r w:rsidRPr="0040222C">
        <w:t>Співпрацювати з іншими закладами охорони здоров’я, науковими установами та фізичними особами-підприємцями.</w:t>
      </w:r>
    </w:p>
    <w:p w:rsidR="00C13E7D" w:rsidRPr="0040222C" w:rsidRDefault="00C13E7D" w:rsidP="000101C5">
      <w:pPr>
        <w:ind w:firstLine="567"/>
        <w:jc w:val="both"/>
      </w:pPr>
      <w:r w:rsidRPr="0040222C">
        <w:t>6.1.</w:t>
      </w:r>
      <w:r>
        <w:t xml:space="preserve">9. </w:t>
      </w:r>
      <w:r w:rsidRPr="0040222C">
        <w:t>Надавати консультативну допомогу з питань, що належать до його компетенції, спеціалістам інших закладів охорони здоров’я за їх запитом.</w:t>
      </w:r>
    </w:p>
    <w:p w:rsidR="00C13E7D" w:rsidRDefault="00C13E7D" w:rsidP="000101C5">
      <w:pPr>
        <w:ind w:firstLine="567"/>
        <w:jc w:val="both"/>
      </w:pPr>
      <w:r>
        <w:t>6.1.10</w:t>
      </w:r>
      <w:r w:rsidRPr="0040222C">
        <w:t>.</w:t>
      </w:r>
      <w:r>
        <w:t xml:space="preserve"> </w:t>
      </w:r>
      <w:r w:rsidRPr="0040222C">
        <w:t>Створювати структурні підрозділи Підприємства відповідно до законодавства України.</w:t>
      </w:r>
    </w:p>
    <w:p w:rsidR="00C13E7D" w:rsidRPr="00666614" w:rsidRDefault="00C13E7D" w:rsidP="000101C5">
      <w:pPr>
        <w:ind w:firstLine="567"/>
        <w:jc w:val="both"/>
      </w:pPr>
      <w:r>
        <w:t>6.1.11. Встановлювати вартість робіт та послуг, що надаються Підприємством відповідно до законодавства.</w:t>
      </w:r>
    </w:p>
    <w:p w:rsidR="00C13E7D" w:rsidRPr="0040222C" w:rsidRDefault="00C13E7D" w:rsidP="000101C5">
      <w:pPr>
        <w:ind w:firstLine="567"/>
        <w:jc w:val="both"/>
      </w:pPr>
      <w:r>
        <w:t xml:space="preserve">6.1.14. </w:t>
      </w:r>
      <w:r w:rsidRPr="0040222C">
        <w:t>Здійснювати інші права, що не суперечать законодавству.</w:t>
      </w:r>
    </w:p>
    <w:p w:rsidR="00C13E7D" w:rsidRDefault="00C13E7D" w:rsidP="000101C5">
      <w:pPr>
        <w:ind w:firstLine="567"/>
        <w:jc w:val="both"/>
      </w:pPr>
      <w:r>
        <w:t xml:space="preserve">6.2. </w:t>
      </w:r>
      <w:r w:rsidRPr="00666614">
        <w:t>Підприємство</w:t>
      </w:r>
      <w:r>
        <w:t xml:space="preserve"> зобов</w:t>
      </w:r>
      <w:r w:rsidRPr="00E5385A">
        <w:t>’</w:t>
      </w:r>
      <w:r>
        <w:t>язане</w:t>
      </w:r>
      <w:r w:rsidRPr="00666614">
        <w:t>:</w:t>
      </w:r>
    </w:p>
    <w:p w:rsidR="00C13E7D" w:rsidRDefault="00C13E7D" w:rsidP="000101C5">
      <w:pPr>
        <w:ind w:firstLine="567"/>
        <w:jc w:val="both"/>
      </w:pPr>
      <w:r>
        <w:t xml:space="preserve">6.2.1 </w:t>
      </w:r>
      <w:r w:rsidRPr="0040222C">
        <w:t>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C13E7D" w:rsidRDefault="00C13E7D" w:rsidP="000101C5">
      <w:pPr>
        <w:ind w:firstLine="567"/>
        <w:jc w:val="both"/>
      </w:pPr>
      <w:r w:rsidRPr="0040222C">
        <w:tab/>
        <w:t>Здійснювати бухгалтерський та податковий облік, забезпечувати фінансову, податкову та статистичну звітність згідно з законодавством.</w:t>
      </w:r>
    </w:p>
    <w:p w:rsidR="00C13E7D" w:rsidRPr="000B580F" w:rsidRDefault="00C13E7D" w:rsidP="000101C5">
      <w:pPr>
        <w:ind w:firstLine="567"/>
        <w:jc w:val="both"/>
      </w:pPr>
      <w:r>
        <w:t>6.3. Обовязки Підприємства:</w:t>
      </w:r>
    </w:p>
    <w:p w:rsidR="00C13E7D" w:rsidRDefault="00C13E7D" w:rsidP="000101C5">
      <w:pPr>
        <w:ind w:firstLine="567"/>
        <w:jc w:val="both"/>
      </w:pPr>
      <w:r w:rsidRPr="0040222C">
        <w:t>6.</w:t>
      </w:r>
      <w:r>
        <w:t xml:space="preserve">3.1. </w:t>
      </w:r>
      <w:r w:rsidRPr="0040222C">
        <w:t xml:space="preserve">Керуватись у своїй діяльності Конституцією </w:t>
      </w:r>
      <w:r>
        <w:t>України, законами України, акта</w:t>
      </w:r>
      <w:r w:rsidRPr="0040222C">
        <w:t>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C13E7D" w:rsidRPr="000B580F" w:rsidRDefault="00C13E7D" w:rsidP="000101C5">
      <w:pPr>
        <w:ind w:firstLine="567"/>
        <w:jc w:val="both"/>
      </w:pPr>
      <w:r>
        <w:t>6.3.2. Забезпечувати належне та якісне надання допомоги та медичних послуг населенню.</w:t>
      </w:r>
    </w:p>
    <w:p w:rsidR="00C13E7D" w:rsidRDefault="00C13E7D" w:rsidP="000101C5">
      <w:pPr>
        <w:ind w:firstLine="567"/>
        <w:jc w:val="both"/>
      </w:pPr>
      <w:r w:rsidRPr="00E5385A">
        <w:t>6.</w:t>
      </w:r>
      <w:r>
        <w:t>3</w:t>
      </w:r>
      <w:r w:rsidRPr="00E5385A">
        <w:t xml:space="preserve">.3. Планувати свою діяльність </w:t>
      </w:r>
      <w:r>
        <w:t>з метою реалізації єдиної комплексної політики в галузі охорони здоров</w:t>
      </w:r>
      <w:r w:rsidRPr="00E5385A">
        <w:t>’</w:t>
      </w:r>
      <w:r>
        <w:t>я (зі свого напрямку) в Пологівському районі Запорізької області.</w:t>
      </w:r>
    </w:p>
    <w:p w:rsidR="00C13E7D" w:rsidRPr="000B580F" w:rsidRDefault="00C13E7D" w:rsidP="000101C5">
      <w:pPr>
        <w:ind w:firstLine="567"/>
        <w:jc w:val="both"/>
      </w:pPr>
      <w:r>
        <w:t>6.3.4.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C13E7D" w:rsidRPr="00E5385A" w:rsidRDefault="00C13E7D" w:rsidP="000101C5">
      <w:pPr>
        <w:ind w:firstLine="567"/>
        <w:jc w:val="both"/>
      </w:pPr>
      <w:r w:rsidRPr="00E5385A">
        <w:t>6.2.5. Забезпечувати своєчасну сплату податкових та інших обов’язкових платежів</w:t>
      </w:r>
      <w:r>
        <w:t xml:space="preserve"> з</w:t>
      </w:r>
      <w:r w:rsidRPr="00E5385A">
        <w:t xml:space="preserve"> урахуванням своєї статутної діяльності та відповідно до чинного законодавства України.</w:t>
      </w:r>
    </w:p>
    <w:p w:rsidR="00C13E7D" w:rsidRPr="0040222C" w:rsidRDefault="00C13E7D" w:rsidP="000101C5">
      <w:pPr>
        <w:ind w:firstLine="567"/>
        <w:jc w:val="both"/>
      </w:pPr>
      <w:r>
        <w:t xml:space="preserve">6.2.6. </w:t>
      </w:r>
      <w:r w:rsidRPr="0040222C">
        <w:t>Розробляти та реалізовувати кадрову політику,</w:t>
      </w:r>
      <w:r w:rsidRPr="0040222C">
        <w:tab/>
        <w:t xml:space="preserve"> контролювати підвищення кваліфікації працівників.</w:t>
      </w:r>
    </w:p>
    <w:p w:rsidR="00C13E7D" w:rsidRPr="0040222C" w:rsidRDefault="00C13E7D" w:rsidP="000101C5">
      <w:pPr>
        <w:ind w:firstLine="567"/>
        <w:jc w:val="both"/>
      </w:pPr>
      <w:r>
        <w:t xml:space="preserve">6.2.7. </w:t>
      </w:r>
      <w:r w:rsidRPr="0040222C">
        <w:t>Акумулювати власні надходження та витрач</w:t>
      </w:r>
      <w:r>
        <w:t>ати їх з метою забезпечення дія</w:t>
      </w:r>
      <w:r w:rsidRPr="0040222C">
        <w:t>льності Підприємства відповідно до чинного законодавства України та цього Статуту.</w:t>
      </w:r>
    </w:p>
    <w:p w:rsidR="00C13E7D" w:rsidRPr="0040222C" w:rsidRDefault="00C13E7D" w:rsidP="000101C5">
      <w:pPr>
        <w:ind w:firstLine="567"/>
        <w:jc w:val="both"/>
      </w:pPr>
    </w:p>
    <w:p w:rsidR="00C13E7D" w:rsidRPr="000F266F" w:rsidRDefault="00C13E7D" w:rsidP="000101C5">
      <w:pPr>
        <w:ind w:firstLine="567"/>
        <w:jc w:val="center"/>
        <w:rPr>
          <w:b/>
        </w:rPr>
      </w:pPr>
      <w:r w:rsidRPr="000F266F">
        <w:rPr>
          <w:b/>
        </w:rPr>
        <w:t xml:space="preserve">7.УПРАВЛІННЯ ПІДПРИЄМСТВОМ </w:t>
      </w:r>
    </w:p>
    <w:p w:rsidR="00C13E7D" w:rsidRPr="0040222C" w:rsidRDefault="00C13E7D" w:rsidP="000101C5">
      <w:pPr>
        <w:ind w:firstLine="567"/>
        <w:jc w:val="both"/>
      </w:pPr>
    </w:p>
    <w:p w:rsidR="00C13E7D" w:rsidRPr="004C181F" w:rsidRDefault="00C13E7D" w:rsidP="000101C5">
      <w:pPr>
        <w:ind w:firstLine="567"/>
        <w:jc w:val="both"/>
      </w:pPr>
      <w:r>
        <w:t>7.1. У</w:t>
      </w:r>
      <w:r w:rsidRPr="004C181F">
        <w:t xml:space="preserve">правління Підприємством </w:t>
      </w:r>
      <w:r>
        <w:t>здійснює Засновник – Пологівська районна рада Запорізької області.</w:t>
      </w:r>
    </w:p>
    <w:p w:rsidR="00C13E7D" w:rsidRPr="004C181F" w:rsidRDefault="00C13E7D" w:rsidP="000101C5">
      <w:pPr>
        <w:ind w:firstLine="567"/>
        <w:jc w:val="both"/>
      </w:pPr>
      <w:r w:rsidRPr="004C181F">
        <w:t xml:space="preserve">7.2. Поточне керівництво (оперативне управління) Підприємством здійснює керівник Підприємства – </w:t>
      </w:r>
      <w:r>
        <w:t>головний лікар</w:t>
      </w:r>
      <w:r w:rsidRPr="004C181F">
        <w:t xml:space="preserve">, який призначається і звільняється з </w:t>
      </w:r>
      <w:r>
        <w:t>посади за рішенням Пологівської районної ради Запорізької області відповідно до порядку визначеного чинним законодавством та відповідним рішенням Пологівської районної ради Запорізької області. П</w:t>
      </w:r>
      <w:r w:rsidRPr="004C181F">
        <w:t>рава, обов’язки і ві</w:t>
      </w:r>
      <w:r>
        <w:t>дповідальність головного лікаря,</w:t>
      </w:r>
      <w:r w:rsidRPr="004C181F">
        <w:t xml:space="preserve"> умови його матеріального забезпечення, інші умови найму визначаються контрактом.</w:t>
      </w:r>
    </w:p>
    <w:p w:rsidR="00C13E7D" w:rsidRPr="00E5385A" w:rsidRDefault="00C13E7D" w:rsidP="000101C5">
      <w:pPr>
        <w:ind w:firstLine="567"/>
        <w:jc w:val="both"/>
      </w:pPr>
      <w:r>
        <w:t xml:space="preserve">7.3 </w:t>
      </w:r>
      <w:r w:rsidRPr="00E5385A">
        <w:t>Засновник:</w:t>
      </w:r>
    </w:p>
    <w:p w:rsidR="00C13E7D" w:rsidRPr="00E5385A" w:rsidRDefault="00C13E7D" w:rsidP="000101C5">
      <w:pPr>
        <w:ind w:firstLine="567"/>
        <w:jc w:val="both"/>
      </w:pPr>
      <w:r w:rsidRPr="00E5385A">
        <w:t>7.3.1. Визначає головні напрямки діяльності Підприємства</w:t>
      </w:r>
      <w:r>
        <w:t>, затверджує плани діяльності та звіти про його виконання;</w:t>
      </w:r>
    </w:p>
    <w:p w:rsidR="00C13E7D" w:rsidRDefault="00C13E7D" w:rsidP="000101C5">
      <w:pPr>
        <w:ind w:firstLine="567"/>
        <w:jc w:val="both"/>
      </w:pPr>
      <w:r w:rsidRPr="00E5385A">
        <w:t>7.3.2. Затвер</w:t>
      </w:r>
      <w:r w:rsidRPr="0040222C">
        <w:t>джує статут Підприємства та зміни до нього</w:t>
      </w:r>
      <w:r>
        <w:t>.</w:t>
      </w:r>
    </w:p>
    <w:p w:rsidR="00C13E7D" w:rsidRPr="0040222C" w:rsidRDefault="00C13E7D" w:rsidP="000101C5">
      <w:pPr>
        <w:ind w:firstLine="567"/>
        <w:jc w:val="both"/>
      </w:pPr>
      <w:r>
        <w:t xml:space="preserve">7.3.3. </w:t>
      </w:r>
      <w:r w:rsidRPr="0040222C">
        <w:t xml:space="preserve"> </w:t>
      </w:r>
      <w:r>
        <w:t xml:space="preserve">Затверджує фінансовий </w:t>
      </w:r>
      <w:r w:rsidRPr="0040222C">
        <w:t>план Підприємства та контролює його виконання;</w:t>
      </w:r>
    </w:p>
    <w:p w:rsidR="00C13E7D" w:rsidRDefault="00C13E7D" w:rsidP="000101C5">
      <w:pPr>
        <w:ind w:firstLine="567"/>
        <w:jc w:val="both"/>
      </w:pPr>
      <w:r w:rsidRPr="0040222C">
        <w:t>7.3.</w:t>
      </w:r>
      <w:r>
        <w:t xml:space="preserve">4. </w:t>
      </w:r>
      <w:r w:rsidRPr="0040222C">
        <w:t xml:space="preserve">Укладає і </w:t>
      </w:r>
      <w:r w:rsidRPr="00C964D9">
        <w:t>припиняє</w:t>
      </w:r>
      <w:r w:rsidRPr="0040222C">
        <w:t xml:space="preserve"> контракт з </w:t>
      </w:r>
      <w:r>
        <w:t>г</w:t>
      </w:r>
      <w:r w:rsidRPr="0040222C">
        <w:t>оловним лікарем Підприємства та здійснює контроль за його виконанням</w:t>
      </w:r>
      <w:r>
        <w:t xml:space="preserve"> у спосіб, визначений чинним законодавством</w:t>
      </w:r>
      <w:r w:rsidRPr="0040222C">
        <w:t>;</w:t>
      </w:r>
    </w:p>
    <w:p w:rsidR="00C13E7D" w:rsidRPr="001F2F30" w:rsidRDefault="00C13E7D" w:rsidP="000101C5">
      <w:pPr>
        <w:ind w:firstLine="567"/>
        <w:jc w:val="both"/>
      </w:pPr>
      <w:r>
        <w:t xml:space="preserve">7.3.5. </w:t>
      </w:r>
      <w:r w:rsidRPr="00567D8F">
        <w:t>Погоджує Підприємству договори про спільну діяльність, за якими використовується нерухоме майно, що перебуває в його праві повного господарського відання, кредитні договори та договори застави.</w:t>
      </w:r>
    </w:p>
    <w:p w:rsidR="00C13E7D" w:rsidRPr="004C181F" w:rsidRDefault="00C13E7D" w:rsidP="000101C5">
      <w:pPr>
        <w:ind w:firstLine="567"/>
        <w:jc w:val="both"/>
      </w:pPr>
      <w:r>
        <w:t>7.3.6. Погоджує створення філій, представництв, структурних відділень та інших відокремлених підрозділів Підприємства. Такі філії діють відповідно до положень про них, погодженого із Засновником та затвердженого наказом головного лікаря Підприємства.</w:t>
      </w:r>
    </w:p>
    <w:p w:rsidR="00C13E7D" w:rsidRPr="006F082E" w:rsidRDefault="00C13E7D" w:rsidP="000101C5">
      <w:pPr>
        <w:ind w:firstLine="567"/>
        <w:jc w:val="both"/>
      </w:pPr>
      <w:r w:rsidRPr="004C181F">
        <w:t>7.3.</w:t>
      </w:r>
      <w:r>
        <w:t xml:space="preserve">7. </w:t>
      </w:r>
      <w:r w:rsidRPr="004C181F">
        <w:t>Здійснює конт</w:t>
      </w:r>
      <w:r w:rsidRPr="006F082E">
        <w:t xml:space="preserve">роль за ефективністю використання майна, що є </w:t>
      </w:r>
      <w:r>
        <w:t xml:space="preserve">спільною </w:t>
      </w:r>
      <w:r w:rsidRPr="006F082E">
        <w:t xml:space="preserve">власністю </w:t>
      </w:r>
      <w:r w:rsidRPr="00567D8F">
        <w:t>територіальх громад сіл та міста Пологівського району та закріплене за Підприємством на праві оперативного управління;</w:t>
      </w:r>
    </w:p>
    <w:p w:rsidR="00C13E7D" w:rsidRPr="00E5385A" w:rsidRDefault="00C13E7D" w:rsidP="000101C5">
      <w:pPr>
        <w:ind w:firstLine="567"/>
        <w:jc w:val="both"/>
      </w:pPr>
      <w:r w:rsidRPr="00E5385A">
        <w:t>7.3.</w:t>
      </w:r>
      <w:r>
        <w:t>8</w:t>
      </w:r>
      <w:r w:rsidRPr="00E5385A">
        <w:t>.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C13E7D" w:rsidRPr="003C281F" w:rsidRDefault="00C13E7D" w:rsidP="000101C5">
      <w:pPr>
        <w:ind w:firstLine="567"/>
        <w:jc w:val="both"/>
      </w:pPr>
      <w:r>
        <w:t xml:space="preserve">7.4. </w:t>
      </w:r>
      <w:r w:rsidRPr="003C281F">
        <w:t>Головний лікар Підприємства:</w:t>
      </w:r>
    </w:p>
    <w:p w:rsidR="00C13E7D" w:rsidRPr="0040222C" w:rsidRDefault="00C13E7D" w:rsidP="000101C5">
      <w:pPr>
        <w:ind w:firstLine="567"/>
        <w:jc w:val="both"/>
      </w:pPr>
      <w:r w:rsidRPr="0040222C">
        <w:t>7.</w:t>
      </w:r>
      <w:r>
        <w:t xml:space="preserve">4.1. </w:t>
      </w:r>
      <w:r w:rsidRPr="0040222C">
        <w:t>Діє без довіреності від імені Підприємства, п</w:t>
      </w:r>
      <w:r>
        <w:t>редставляє його інтереси в орга</w:t>
      </w:r>
      <w:r w:rsidRPr="0040222C">
        <w:t>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C13E7D" w:rsidRPr="0040222C" w:rsidRDefault="00C13E7D" w:rsidP="000101C5">
      <w:pPr>
        <w:ind w:firstLine="567"/>
        <w:jc w:val="both"/>
      </w:pPr>
      <w:r w:rsidRPr="0040222C">
        <w:t>7.</w:t>
      </w:r>
      <w:r>
        <w:t xml:space="preserve">4.2. </w:t>
      </w:r>
      <w:r w:rsidRPr="0040222C">
        <w:t>Самостійно вирішує питання діяльності Підпр</w:t>
      </w:r>
      <w:r>
        <w:t>иємства за винятком тих, що від</w:t>
      </w:r>
      <w:r w:rsidRPr="0040222C">
        <w:t>несені законодавством та цим Статутом до компетенції Засновника.</w:t>
      </w:r>
    </w:p>
    <w:p w:rsidR="00C13E7D" w:rsidRPr="0040222C" w:rsidRDefault="00C13E7D" w:rsidP="000101C5">
      <w:pPr>
        <w:ind w:firstLine="567"/>
        <w:jc w:val="both"/>
      </w:pPr>
      <w:r w:rsidRPr="0040222C">
        <w:t>7.</w:t>
      </w:r>
      <w:r>
        <w:t xml:space="preserve">4.3. </w:t>
      </w:r>
      <w:r w:rsidRPr="0040222C">
        <w:t>Організовує роботу Підприємства щодо на</w:t>
      </w:r>
      <w:r>
        <w:t>дання населенню медичної допомо</w:t>
      </w:r>
      <w:r w:rsidRPr="0040222C">
        <w:t>ги, згідно з вимогами нормативно-правових актів.</w:t>
      </w:r>
    </w:p>
    <w:p w:rsidR="00C13E7D" w:rsidRPr="00C964D9" w:rsidRDefault="00C13E7D" w:rsidP="000101C5">
      <w:pPr>
        <w:ind w:firstLine="567"/>
        <w:jc w:val="both"/>
      </w:pPr>
      <w:r w:rsidRPr="0040222C">
        <w:t>7.</w:t>
      </w:r>
      <w:r>
        <w:t xml:space="preserve">4.4. </w:t>
      </w:r>
      <w:r w:rsidRPr="0040222C">
        <w:t>Несе відповідальність за формування та ви</w:t>
      </w:r>
      <w:r>
        <w:t>конання фінансового плану і пла</w:t>
      </w:r>
      <w:r w:rsidRPr="0040222C">
        <w:t>ну розвитку Підприємства, результати його господарської діяльності, виконання показників ефективності діяльності Підприємства, якіс</w:t>
      </w:r>
      <w:r>
        <w:t>ть послуг, що надаються Підприє</w:t>
      </w:r>
      <w:r w:rsidRPr="0040222C">
        <w:t xml:space="preserve">мством, використання наданого на праві </w:t>
      </w:r>
      <w:r>
        <w:t>повного господарського відання</w:t>
      </w:r>
      <w:r w:rsidRPr="0040222C">
        <w:t xml:space="preserve"> Підприємству майна спільної </w:t>
      </w:r>
      <w:r w:rsidRPr="00567D8F">
        <w:t>власності територіальх громад сіл та міста Пологівського району</w:t>
      </w:r>
      <w:r w:rsidRPr="0040222C">
        <w:t xml:space="preserve"> і доходу згідно з вимогами законодавства, цього Статуту та укладених Підприємством договорів.</w:t>
      </w:r>
    </w:p>
    <w:p w:rsidR="00C13E7D" w:rsidRPr="007F002C" w:rsidRDefault="00C13E7D" w:rsidP="000101C5">
      <w:pPr>
        <w:ind w:firstLine="567"/>
        <w:jc w:val="both"/>
      </w:pPr>
      <w:r>
        <w:t>7.4</w:t>
      </w:r>
      <w:r w:rsidRPr="006F3269">
        <w:t>.5.</w:t>
      </w:r>
      <w:r>
        <w:t xml:space="preserve"> </w:t>
      </w:r>
      <w:r w:rsidRPr="0040222C">
        <w:t>Користується правом розпорядження май</w:t>
      </w:r>
      <w:r>
        <w:t>ном та коштами Підприємства від</w:t>
      </w:r>
      <w:r w:rsidRPr="0040222C">
        <w:t xml:space="preserve">повідно до законодавства та цього Статуту. Забезпечує ефективне використання і збереження закріпленого за Підприємством на праві </w:t>
      </w:r>
      <w:r>
        <w:t>повного господарського відання майна.</w:t>
      </w:r>
    </w:p>
    <w:p w:rsidR="00C13E7D" w:rsidRPr="00320FBF" w:rsidRDefault="00C13E7D" w:rsidP="000101C5">
      <w:pPr>
        <w:ind w:firstLine="567"/>
        <w:jc w:val="both"/>
      </w:pPr>
      <w:r w:rsidRPr="00320FBF">
        <w:t>7.</w:t>
      </w:r>
      <w:r>
        <w:t xml:space="preserve">4.6. </w:t>
      </w:r>
      <w:r w:rsidRPr="00320FBF">
        <w:t xml:space="preserve">У межах своєї компетенції видає накази та інші акти, дає вказівки, обов’язкові для всіх </w:t>
      </w:r>
      <w:r>
        <w:t xml:space="preserve">структурних </w:t>
      </w:r>
      <w:r w:rsidRPr="00320FBF">
        <w:t>підрозділів та працівників Підприємства.</w:t>
      </w:r>
    </w:p>
    <w:p w:rsidR="00C13E7D" w:rsidRPr="0040222C" w:rsidRDefault="00C13E7D" w:rsidP="000101C5">
      <w:pPr>
        <w:ind w:firstLine="567"/>
        <w:jc w:val="both"/>
      </w:pPr>
      <w:r w:rsidRPr="0040222C">
        <w:t>7.</w:t>
      </w:r>
      <w:r>
        <w:t>4</w:t>
      </w:r>
      <w:r w:rsidRPr="0040222C">
        <w:t>.7.</w:t>
      </w:r>
      <w:r w:rsidRPr="0040222C">
        <w:tab/>
        <w:t>Забезпечує контроль за веденням та зберіган</w:t>
      </w:r>
      <w:r>
        <w:t>ням медичної та іншої документа</w:t>
      </w:r>
      <w:r w:rsidRPr="0040222C">
        <w:t>ції.</w:t>
      </w:r>
      <w:r w:rsidRPr="0040222C">
        <w:tab/>
      </w:r>
    </w:p>
    <w:p w:rsidR="00C13E7D" w:rsidRPr="0040222C" w:rsidRDefault="00C13E7D" w:rsidP="000101C5">
      <w:pPr>
        <w:ind w:firstLine="567"/>
        <w:jc w:val="both"/>
      </w:pPr>
      <w:r w:rsidRPr="0040222C">
        <w:t>7.</w:t>
      </w:r>
      <w:r>
        <w:t>4</w:t>
      </w:r>
      <w:r w:rsidRPr="0040222C">
        <w:t>.8.</w:t>
      </w:r>
      <w:r w:rsidRPr="0040222C">
        <w:tab/>
        <w:t>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C13E7D" w:rsidRPr="007F002C" w:rsidRDefault="00C13E7D" w:rsidP="000101C5">
      <w:pPr>
        <w:ind w:firstLine="567"/>
        <w:jc w:val="both"/>
      </w:pPr>
      <w:r w:rsidRPr="0040222C">
        <w:t>7.</w:t>
      </w:r>
      <w:r>
        <w:t>4</w:t>
      </w:r>
      <w:r w:rsidRPr="0040222C">
        <w:t>.9.</w:t>
      </w:r>
      <w:r w:rsidRPr="0040222C">
        <w:tab/>
        <w:t xml:space="preserve">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w:t>
      </w:r>
      <w:r>
        <w:t>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C13E7D" w:rsidRPr="0040222C" w:rsidRDefault="00C13E7D" w:rsidP="000101C5">
      <w:pPr>
        <w:ind w:firstLine="567"/>
        <w:jc w:val="both"/>
      </w:pPr>
      <w:r w:rsidRPr="0040222C">
        <w:t>7.</w:t>
      </w:r>
      <w:r>
        <w:t>4</w:t>
      </w:r>
      <w:r w:rsidRPr="0040222C">
        <w:t>.10.</w:t>
      </w:r>
      <w:r w:rsidRPr="0040222C">
        <w:tab/>
        <w:t>Приймає рішення про прийняття на роботу, звільнення з роботи працівників Підприємства, а також інші, передбачені законодавство</w:t>
      </w:r>
      <w:r>
        <w:t>м про працю рішення в сфері тру</w:t>
      </w:r>
      <w:r w:rsidRPr="0040222C">
        <w:t>дових відносин, укладає трудові договори з працівник</w:t>
      </w:r>
      <w:r>
        <w:t>ами Підприємства. Забезпечує ра</w:t>
      </w:r>
      <w:r w:rsidRPr="0040222C">
        <w:t>ціональний добір кадрів, дотримання працівниками правил</w:t>
      </w:r>
      <w:r>
        <w:t xml:space="preserve"> внутрішнього трудового розпоря</w:t>
      </w:r>
      <w:r w:rsidRPr="0040222C">
        <w:t>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C13E7D" w:rsidRPr="0040222C" w:rsidRDefault="00C13E7D" w:rsidP="000101C5">
      <w:pPr>
        <w:ind w:firstLine="567"/>
        <w:jc w:val="both"/>
      </w:pPr>
      <w:r w:rsidRPr="0040222C">
        <w:t>7.</w:t>
      </w:r>
      <w:r>
        <w:t>4</w:t>
      </w:r>
      <w:r w:rsidRPr="0040222C">
        <w:t>.11.</w:t>
      </w:r>
      <w:r w:rsidRPr="0040222C">
        <w:tab/>
        <w:t>Забезпечує проведення колективних переговорів, укладення колективного д</w:t>
      </w:r>
      <w:r>
        <w:t>о</w:t>
      </w:r>
      <w:r w:rsidRPr="0040222C">
        <w:t>говору в порядку, визн</w:t>
      </w:r>
      <w:r>
        <w:t>аченому законодавством України.</w:t>
      </w:r>
    </w:p>
    <w:p w:rsidR="00C13E7D" w:rsidRPr="0040222C" w:rsidRDefault="00C13E7D" w:rsidP="000101C5">
      <w:pPr>
        <w:ind w:firstLine="567"/>
        <w:jc w:val="both"/>
      </w:pPr>
      <w:r w:rsidRPr="0040222C">
        <w:t>7.</w:t>
      </w:r>
      <w:r>
        <w:t xml:space="preserve">4.12. </w:t>
      </w:r>
      <w:r w:rsidRPr="0040222C">
        <w:t>Призначає на посаду та звільняє з посади свої</w:t>
      </w:r>
      <w:r>
        <w:t>х заступників і головного бухга</w:t>
      </w:r>
      <w:r w:rsidRPr="0040222C">
        <w:t>лтера Підприємства. Призначає на посади та звільняє керівників структурних підрозділів, інших працівників.</w:t>
      </w:r>
    </w:p>
    <w:p w:rsidR="00C13E7D" w:rsidRPr="0040222C" w:rsidRDefault="00C13E7D" w:rsidP="000101C5">
      <w:pPr>
        <w:ind w:firstLine="567"/>
        <w:jc w:val="both"/>
      </w:pPr>
      <w:r w:rsidRPr="0040222C">
        <w:t>7.</w:t>
      </w:r>
      <w:r>
        <w:t>4</w:t>
      </w:r>
      <w:r w:rsidRPr="0040222C">
        <w:t>.13.</w:t>
      </w:r>
      <w:r w:rsidRPr="0040222C">
        <w:tab/>
        <w:t>Забезпечує дотримання на Підприємстві вимо</w:t>
      </w:r>
      <w:r>
        <w:t>г законодавства про охорону пра</w:t>
      </w:r>
      <w:r w:rsidRPr="0040222C">
        <w:t>ці, санітарно-гігієнічних та протипожежних норм і правил, створення належних умов праці.</w:t>
      </w:r>
    </w:p>
    <w:p w:rsidR="00C13E7D" w:rsidRPr="0040222C" w:rsidRDefault="00C13E7D" w:rsidP="000101C5">
      <w:pPr>
        <w:ind w:firstLine="567"/>
        <w:jc w:val="both"/>
      </w:pPr>
      <w:r w:rsidRPr="0040222C">
        <w:t>7.</w:t>
      </w:r>
      <w:r>
        <w:t xml:space="preserve">4.14. </w:t>
      </w:r>
      <w:r w:rsidRPr="0040222C">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C13E7D" w:rsidRPr="0040222C" w:rsidRDefault="00C13E7D" w:rsidP="000101C5">
      <w:pPr>
        <w:ind w:firstLine="567"/>
        <w:jc w:val="both"/>
      </w:pPr>
      <w:r w:rsidRPr="0040222C">
        <w:t>7.</w:t>
      </w:r>
      <w:r>
        <w:t>4</w:t>
      </w:r>
      <w:r w:rsidRPr="0040222C">
        <w:t>.15.</w:t>
      </w:r>
      <w:r w:rsidRPr="0040222C">
        <w:tab/>
        <w:t xml:space="preserve">Несе відповідальність за збитки, завдані Підприємству з вини </w:t>
      </w:r>
      <w:r>
        <w:t>г</w:t>
      </w:r>
      <w:r w:rsidRPr="0040222C">
        <w:t>оловного лікаря Підприємства в порядку, визначеному законодавством.</w:t>
      </w:r>
    </w:p>
    <w:p w:rsidR="00C13E7D" w:rsidRDefault="00C13E7D" w:rsidP="000101C5">
      <w:pPr>
        <w:ind w:firstLine="567"/>
        <w:jc w:val="both"/>
      </w:pPr>
      <w:r w:rsidRPr="0040222C">
        <w:t>7.</w:t>
      </w:r>
      <w:r>
        <w:t>4</w:t>
      </w:r>
      <w:r w:rsidRPr="0040222C">
        <w:t>.16.</w:t>
      </w:r>
      <w:r w:rsidRPr="0040222C">
        <w:tab/>
        <w:t>Затверджує положення про структурні підроз</w:t>
      </w:r>
      <w:r>
        <w:t>діли Підприємства, інші положен</w:t>
      </w:r>
      <w:r w:rsidRPr="0040222C">
        <w:t>ня та порядки, що мають системний характер</w:t>
      </w:r>
      <w:r>
        <w:t>, зокрема:</w:t>
      </w:r>
    </w:p>
    <w:p w:rsidR="00C13E7D" w:rsidRDefault="00C13E7D" w:rsidP="000101C5">
      <w:pPr>
        <w:ind w:firstLine="567"/>
        <w:jc w:val="both"/>
      </w:pPr>
      <w:r>
        <w:t>- положення про преміювання та матеріальну допомогу працівників за підсумками роботи Підприємства;</w:t>
      </w:r>
    </w:p>
    <w:p w:rsidR="00C13E7D" w:rsidRDefault="00C13E7D" w:rsidP="000101C5">
      <w:pPr>
        <w:ind w:firstLine="567"/>
        <w:jc w:val="both"/>
      </w:pPr>
      <w:r>
        <w:t>- порядок надходження і використання коштів, отриманих як благодійні внески, гранти та дарунки;</w:t>
      </w:r>
    </w:p>
    <w:p w:rsidR="00C13E7D" w:rsidRPr="007F002C" w:rsidRDefault="00C13E7D" w:rsidP="000101C5">
      <w:pPr>
        <w:ind w:firstLine="567"/>
        <w:jc w:val="both"/>
      </w:pPr>
      <w:r>
        <w:t>- порядок приймання, зберігання, відпуску та обліку лікарських засобів та медичних виробів.</w:t>
      </w:r>
    </w:p>
    <w:p w:rsidR="00C13E7D" w:rsidRPr="0040222C" w:rsidRDefault="00C13E7D" w:rsidP="000101C5">
      <w:pPr>
        <w:ind w:firstLine="567"/>
        <w:jc w:val="both"/>
      </w:pPr>
      <w:r w:rsidRPr="0040222C">
        <w:t>7.</w:t>
      </w:r>
      <w:r>
        <w:t>4</w:t>
      </w:r>
      <w:r w:rsidRPr="0040222C">
        <w:t>.17.</w:t>
      </w:r>
      <w:r w:rsidRPr="0040222C">
        <w:tab/>
        <w:t>За погодженням із Засновником та відповідно до вимог законодавства має право укладати договори оренди майна.</w:t>
      </w:r>
    </w:p>
    <w:p w:rsidR="00C13E7D" w:rsidRPr="0040222C" w:rsidRDefault="00C13E7D" w:rsidP="000101C5">
      <w:pPr>
        <w:ind w:firstLine="567"/>
        <w:jc w:val="both"/>
      </w:pPr>
      <w:r w:rsidRPr="0040222C">
        <w:t>7.</w:t>
      </w:r>
      <w:r>
        <w:t>4</w:t>
      </w:r>
      <w:r w:rsidRPr="0040222C">
        <w:t>.18.</w:t>
      </w:r>
      <w:r w:rsidRPr="0040222C">
        <w:tab/>
        <w:t>Вирішує інші питання, віднесені до компе</w:t>
      </w:r>
      <w:r>
        <w:t>тенції головного лікаря Підприє</w:t>
      </w:r>
      <w:r w:rsidRPr="0040222C">
        <w:t>мства згідно із законодавством, цим Статутом, контракто</w:t>
      </w:r>
      <w:r>
        <w:t>м між Засновником і головним лі</w:t>
      </w:r>
      <w:r w:rsidRPr="0040222C">
        <w:t>карем Підприємства.</w:t>
      </w:r>
    </w:p>
    <w:p w:rsidR="00C13E7D" w:rsidRDefault="00C13E7D" w:rsidP="000101C5">
      <w:pPr>
        <w:ind w:firstLine="567"/>
        <w:jc w:val="both"/>
      </w:pPr>
      <w:r w:rsidRPr="0040222C">
        <w:t>7.</w:t>
      </w:r>
      <w:r>
        <w:t>8. З метою сприяння діяльності на Підприємстві може бути створена Опікунська Рада. Діяльність, склад та інші питання щодо Опікунської Ради</w:t>
      </w:r>
      <w:r w:rsidRPr="002067D2">
        <w:t xml:space="preserve"> </w:t>
      </w:r>
      <w:r>
        <w:t>регулюється Положенням, яке затверджується наказом головного лікаря.</w:t>
      </w:r>
    </w:p>
    <w:p w:rsidR="00C13E7D" w:rsidRPr="002067D2" w:rsidRDefault="00C13E7D" w:rsidP="000101C5">
      <w:pPr>
        <w:ind w:firstLine="567"/>
        <w:jc w:val="both"/>
      </w:pPr>
      <w:r>
        <w:t>7.9. Головний лікар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C13E7D" w:rsidRDefault="00C13E7D" w:rsidP="000101C5">
      <w:pPr>
        <w:ind w:firstLine="567"/>
        <w:jc w:val="both"/>
      </w:pPr>
      <w:r>
        <w:t xml:space="preserve">7.7. </w:t>
      </w:r>
      <w:r w:rsidRPr="002067D2">
        <w:t xml:space="preserve">У разі відсутності </w:t>
      </w:r>
      <w:r>
        <w:t>г</w:t>
      </w:r>
      <w:r w:rsidRPr="002067D2">
        <w:t xml:space="preserve">оловного лікаря Підприємства або неможливості виконувати свої обов’язки з інших причин, обов’язки виконує заступник </w:t>
      </w:r>
      <w:r>
        <w:t>г</w:t>
      </w:r>
      <w:r w:rsidRPr="002067D2">
        <w:t>оловного лікаря чи інша особа згідно з функціональними (посадовими) обов’язками</w:t>
      </w:r>
      <w:r>
        <w:t>.</w:t>
      </w:r>
    </w:p>
    <w:p w:rsidR="00C13E7D" w:rsidRDefault="00C13E7D" w:rsidP="000101C5">
      <w:pPr>
        <w:ind w:firstLine="567"/>
        <w:jc w:val="both"/>
      </w:pPr>
      <w:r>
        <w:t xml:space="preserve">7.8. Право підпису всіх документів по Підприємству залишається за головним лікарем Підприємства. У </w:t>
      </w:r>
      <w:r w:rsidRPr="002067D2">
        <w:t xml:space="preserve">разі відсутності </w:t>
      </w:r>
      <w:r>
        <w:t>г</w:t>
      </w:r>
      <w:r w:rsidRPr="002067D2">
        <w:t>оловного лікаря Підприємства або неможливості виконувати свої обов’язки з інших причин</w:t>
      </w:r>
      <w:r>
        <w:t>, право підпису надається</w:t>
      </w:r>
      <w:r w:rsidRPr="002067D2">
        <w:t xml:space="preserve"> заступник</w:t>
      </w:r>
      <w:r>
        <w:t>у</w:t>
      </w:r>
      <w:r w:rsidRPr="002067D2">
        <w:t xml:space="preserve"> </w:t>
      </w:r>
      <w:r>
        <w:t>г</w:t>
      </w:r>
      <w:r w:rsidRPr="002067D2">
        <w:t>оловного лікаря</w:t>
      </w:r>
      <w:r>
        <w:t xml:space="preserve"> чи</w:t>
      </w:r>
      <w:r w:rsidRPr="002067D2">
        <w:t xml:space="preserve"> </w:t>
      </w:r>
      <w:r>
        <w:t xml:space="preserve">особі, яка виконує обовязки головного лікаря Підприємства.  </w:t>
      </w:r>
    </w:p>
    <w:p w:rsidR="00C13E7D" w:rsidRPr="002067D2" w:rsidRDefault="00C13E7D" w:rsidP="000101C5">
      <w:pPr>
        <w:ind w:firstLine="567"/>
        <w:jc w:val="both"/>
      </w:pPr>
    </w:p>
    <w:p w:rsidR="00C13E7D" w:rsidRDefault="00C13E7D" w:rsidP="000101C5">
      <w:pPr>
        <w:ind w:firstLine="1134"/>
        <w:jc w:val="center"/>
        <w:rPr>
          <w:b/>
        </w:rPr>
      </w:pPr>
      <w:r w:rsidRPr="0087270F">
        <w:rPr>
          <w:b/>
        </w:rPr>
        <w:t>8.</w:t>
      </w:r>
      <w:r w:rsidRPr="0087270F">
        <w:rPr>
          <w:b/>
        </w:rPr>
        <w:tab/>
        <w:t>ОРГАНІЗАЦІЙНА СТРУКТУРА ПІДПРИЄМСТВА</w:t>
      </w:r>
    </w:p>
    <w:p w:rsidR="00C13E7D" w:rsidRPr="001A36F6" w:rsidRDefault="00C13E7D" w:rsidP="000101C5">
      <w:pPr>
        <w:ind w:firstLine="1134"/>
        <w:jc w:val="center"/>
        <w:rPr>
          <w:b/>
        </w:rPr>
      </w:pPr>
    </w:p>
    <w:p w:rsidR="00C13E7D" w:rsidRPr="001A36F6" w:rsidRDefault="00C13E7D" w:rsidP="000101C5">
      <w:pPr>
        <w:ind w:firstLine="567"/>
        <w:jc w:val="both"/>
      </w:pPr>
      <w:r w:rsidRPr="001A36F6">
        <w:t xml:space="preserve">8.1. </w:t>
      </w:r>
      <w:r>
        <w:t>Структура Підприємства включає:</w:t>
      </w:r>
    </w:p>
    <w:p w:rsidR="00C13E7D" w:rsidRPr="001A36F6" w:rsidRDefault="00C13E7D" w:rsidP="000101C5">
      <w:pPr>
        <w:ind w:firstLine="567"/>
        <w:jc w:val="both"/>
      </w:pPr>
      <w:r w:rsidRPr="001A36F6">
        <w:t>8.1.1. Адміні</w:t>
      </w:r>
      <w:r>
        <w:t>стративно-управлінський персонал.</w:t>
      </w:r>
    </w:p>
    <w:p w:rsidR="00C13E7D" w:rsidRPr="001A36F6" w:rsidRDefault="00C13E7D" w:rsidP="000101C5">
      <w:pPr>
        <w:ind w:firstLine="567"/>
        <w:jc w:val="both"/>
      </w:pPr>
      <w:r w:rsidRPr="001A36F6">
        <w:t>8.1.2. Допоміжні підро</w:t>
      </w:r>
      <w:r>
        <w:t>зділи, у тому числі господарсько-обслуговуючий.</w:t>
      </w:r>
    </w:p>
    <w:p w:rsidR="00C13E7D" w:rsidRPr="001A36F6" w:rsidRDefault="00C13E7D" w:rsidP="000101C5">
      <w:pPr>
        <w:ind w:firstLine="567"/>
        <w:jc w:val="both"/>
      </w:pPr>
      <w:r w:rsidRPr="001A36F6">
        <w:t>8.1.3. Лікувально-профілакти</w:t>
      </w:r>
      <w:r>
        <w:t>чні та діагностичні підрозділи.</w:t>
      </w:r>
    </w:p>
    <w:p w:rsidR="00C13E7D" w:rsidRPr="001A36F6" w:rsidRDefault="00C13E7D" w:rsidP="000101C5">
      <w:pPr>
        <w:ind w:firstLine="567"/>
        <w:jc w:val="both"/>
      </w:pPr>
      <w:r w:rsidRPr="001A36F6">
        <w:t>8.2. Структура Підприємства, порядок внутрішньої організації та сфери діяльності структурних підрозділів Підприємства затвердж</w:t>
      </w:r>
      <w:r>
        <w:t>уються головним лікарем Підприємства.</w:t>
      </w:r>
    </w:p>
    <w:p w:rsidR="00C13E7D" w:rsidRPr="001A36F6" w:rsidRDefault="00C13E7D" w:rsidP="000101C5">
      <w:pPr>
        <w:ind w:firstLine="567"/>
        <w:jc w:val="both"/>
      </w:pPr>
      <w:r>
        <w:t xml:space="preserve">8.3. </w:t>
      </w:r>
      <w:r w:rsidRPr="001A36F6">
        <w:t xml:space="preserve">Функціональні обов’язки та посадові інструкції працівників Підприємства затверджуються </w:t>
      </w:r>
      <w:r>
        <w:t>головним лікарем Підприємства</w:t>
      </w:r>
      <w:r w:rsidRPr="001A36F6">
        <w:t xml:space="preserve">. </w:t>
      </w:r>
      <w:r>
        <w:t>Головний лікар</w:t>
      </w:r>
      <w:r w:rsidRPr="001A36F6">
        <w:t xml:space="preserve"> самостійно визначає посади до яких застосовуються о</w:t>
      </w:r>
      <w:r>
        <w:t>кремі форми трудових договорів (відносин).</w:t>
      </w:r>
    </w:p>
    <w:p w:rsidR="00C13E7D" w:rsidRPr="0040222C" w:rsidRDefault="00C13E7D" w:rsidP="000101C5">
      <w:pPr>
        <w:ind w:firstLine="567"/>
        <w:jc w:val="both"/>
      </w:pPr>
      <w:r w:rsidRPr="001A36F6">
        <w:t xml:space="preserve">8.4. Штатну чисельність Підприємства </w:t>
      </w:r>
      <w:r>
        <w:t>головний лікар</w:t>
      </w:r>
      <w:r w:rsidRPr="001A36F6">
        <w:t xml:space="preserve"> визначає на власний розсуд на підставі кошторису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C13E7D" w:rsidRDefault="00C13E7D" w:rsidP="000101C5">
      <w:pPr>
        <w:jc w:val="both"/>
      </w:pPr>
    </w:p>
    <w:p w:rsidR="00C13E7D" w:rsidRPr="0040222C" w:rsidRDefault="00C13E7D" w:rsidP="000101C5">
      <w:pPr>
        <w:jc w:val="both"/>
      </w:pPr>
    </w:p>
    <w:p w:rsidR="00C13E7D" w:rsidRPr="0087270F" w:rsidRDefault="00C13E7D" w:rsidP="000101C5">
      <w:pPr>
        <w:ind w:firstLine="1134"/>
        <w:jc w:val="center"/>
        <w:rPr>
          <w:b/>
        </w:rPr>
      </w:pPr>
      <w:r w:rsidRPr="0087270F">
        <w:rPr>
          <w:b/>
        </w:rPr>
        <w:t>9.</w:t>
      </w:r>
      <w:r w:rsidRPr="0087270F">
        <w:rPr>
          <w:b/>
        </w:rPr>
        <w:tab/>
        <w:t>ПОВНОВАЖЕННЯ ТРУДОВОГО КОЛЕКТИВУ</w:t>
      </w:r>
    </w:p>
    <w:p w:rsidR="00C13E7D" w:rsidRPr="0040222C" w:rsidRDefault="00C13E7D" w:rsidP="000101C5">
      <w:pPr>
        <w:ind w:firstLine="567"/>
        <w:jc w:val="both"/>
      </w:pPr>
    </w:p>
    <w:p w:rsidR="00C13E7D" w:rsidRPr="0040222C" w:rsidRDefault="00C13E7D" w:rsidP="000101C5">
      <w:pPr>
        <w:ind w:firstLine="567"/>
        <w:jc w:val="both"/>
      </w:pPr>
      <w:r>
        <w:t xml:space="preserve">9.1. </w:t>
      </w:r>
      <w:r w:rsidRPr="0040222C">
        <w:t xml:space="preserve">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w:t>
      </w:r>
      <w:r>
        <w:t xml:space="preserve">Спостережну раду, </w:t>
      </w:r>
      <w:r w:rsidRPr="0040222C">
        <w:t>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C13E7D" w:rsidRPr="0040222C" w:rsidRDefault="00C13E7D" w:rsidP="000101C5">
      <w:pPr>
        <w:ind w:firstLine="567"/>
        <w:jc w:val="both"/>
      </w:pPr>
      <w:r w:rsidRPr="0040222C">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C13E7D" w:rsidRPr="0040222C" w:rsidRDefault="00C13E7D" w:rsidP="000101C5">
      <w:pPr>
        <w:ind w:firstLine="567"/>
        <w:jc w:val="both"/>
      </w:pPr>
      <w:r w:rsidRPr="0040222C">
        <w:t>Підприємство зобов’язане створювати умови, які б забезпечували участь працівників у його управлінні.</w:t>
      </w:r>
    </w:p>
    <w:p w:rsidR="00C13E7D" w:rsidRPr="0040222C" w:rsidRDefault="00C13E7D" w:rsidP="000101C5">
      <w:pPr>
        <w:ind w:firstLine="567"/>
        <w:jc w:val="both"/>
      </w:pPr>
      <w:r>
        <w:t xml:space="preserve">9.2. </w:t>
      </w:r>
      <w:r w:rsidRPr="0040222C">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C13E7D" w:rsidRPr="0040222C" w:rsidRDefault="00C13E7D" w:rsidP="000101C5">
      <w:pPr>
        <w:ind w:firstLine="567"/>
        <w:jc w:val="both"/>
      </w:pPr>
      <w:r>
        <w:t xml:space="preserve">9.3. </w:t>
      </w:r>
      <w:r w:rsidRPr="0040222C">
        <w:t xml:space="preserve">До складу органів, через які трудовий колектив реалізує своє право на участь в управлінні Підприємством, не може обиратися </w:t>
      </w:r>
      <w:r>
        <w:t>г</w:t>
      </w:r>
      <w:r w:rsidRPr="0040222C">
        <w:t>оловний лікар Підприємства. Повноваження цих органів визначаються законодавством</w:t>
      </w:r>
      <w:r>
        <w:t xml:space="preserve"> та Положенням про ці органи</w:t>
      </w:r>
      <w:r w:rsidRPr="0040222C">
        <w:t>.</w:t>
      </w:r>
    </w:p>
    <w:p w:rsidR="00C13E7D" w:rsidRPr="0040222C" w:rsidRDefault="00C13E7D" w:rsidP="000101C5">
      <w:pPr>
        <w:ind w:firstLine="567"/>
        <w:jc w:val="both"/>
      </w:pPr>
      <w:r>
        <w:t xml:space="preserve">9.4. </w:t>
      </w:r>
      <w:r w:rsidRPr="0040222C">
        <w:t xml:space="preserve">Виробничі, трудові та соціальні відносини трудового колективу з адміністрацією Підприємства регулюються колективним договором. </w:t>
      </w:r>
    </w:p>
    <w:p w:rsidR="00C13E7D" w:rsidRDefault="00C13E7D" w:rsidP="000101C5">
      <w:pPr>
        <w:ind w:firstLine="567"/>
        <w:jc w:val="both"/>
      </w:pPr>
      <w:r>
        <w:t xml:space="preserve">9.5. </w:t>
      </w:r>
      <w:r w:rsidRPr="0040222C">
        <w:t xml:space="preserve">Право укладання колективного договору надається </w:t>
      </w:r>
      <w:r>
        <w:t>г</w:t>
      </w:r>
      <w:r w:rsidRPr="0040222C">
        <w:t>оловному лікарю Підприємства, а від імені трудового колективу – уповноваженому ним органу.</w:t>
      </w:r>
    </w:p>
    <w:p w:rsidR="00C13E7D" w:rsidRPr="00720680" w:rsidRDefault="00C13E7D" w:rsidP="000101C5">
      <w:pPr>
        <w:ind w:firstLine="567"/>
        <w:jc w:val="both"/>
      </w:pPr>
      <w:r>
        <w:t>Сторони колективного договору звітують на загальних зборах колективу не менш ніж один раз на рік.</w:t>
      </w:r>
    </w:p>
    <w:p w:rsidR="00C13E7D" w:rsidRPr="00E5385A" w:rsidRDefault="00C13E7D" w:rsidP="000101C5">
      <w:pPr>
        <w:ind w:firstLine="567"/>
        <w:jc w:val="both"/>
      </w:pPr>
      <w:r w:rsidRPr="00E5385A">
        <w:t>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C13E7D" w:rsidRPr="00720680" w:rsidRDefault="00C13E7D" w:rsidP="000101C5">
      <w:pPr>
        <w:ind w:firstLine="567"/>
        <w:jc w:val="both"/>
      </w:pPr>
      <w:r>
        <w:t xml:space="preserve">9.7. </w:t>
      </w:r>
      <w:r w:rsidRPr="0040222C">
        <w:t>Джерелом коштів на оплату праці працівників Підприємства є кошти, отримані в результаті його господарської некомерційної діяльності</w:t>
      </w:r>
      <w:r>
        <w:t>.</w:t>
      </w:r>
    </w:p>
    <w:p w:rsidR="00C13E7D" w:rsidRPr="00B90923" w:rsidRDefault="00C13E7D" w:rsidP="000101C5">
      <w:pPr>
        <w:ind w:firstLine="567"/>
        <w:jc w:val="both"/>
      </w:pPr>
      <w:r w:rsidRPr="00B90923">
        <w:t xml:space="preserve">Форми і системи оплати праці, норми праці, розцінка,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w:t>
      </w:r>
      <w:r>
        <w:t xml:space="preserve">у колективному договорі </w:t>
      </w:r>
      <w:r w:rsidRPr="00B90923">
        <w:t>з дотриманням норм і гарантій, передбачених законодавством</w:t>
      </w:r>
      <w:r>
        <w:t>, Генеральною та Галузевою угодами</w:t>
      </w:r>
      <w:r w:rsidRPr="00B90923">
        <w:t>.</w:t>
      </w:r>
    </w:p>
    <w:p w:rsidR="00C13E7D" w:rsidRDefault="00C13E7D" w:rsidP="000101C5">
      <w:pPr>
        <w:ind w:firstLine="567"/>
        <w:jc w:val="both"/>
      </w:pPr>
      <w:r w:rsidRPr="0040222C">
        <w:t>Мінімальна заробітна плата працівників не може бути нижчою від встановленого законодавством мінімального розміру заробітної плати.</w:t>
      </w:r>
    </w:p>
    <w:p w:rsidR="00C13E7D" w:rsidRPr="00B90923" w:rsidRDefault="00C13E7D" w:rsidP="000101C5">
      <w:pPr>
        <w:ind w:firstLine="567"/>
        <w:jc w:val="both"/>
      </w:pPr>
      <w:r>
        <w:t>Умови оплати праці та матеріального забезпечення головного лікаря Підприємства визначаються контрактом, укладеним із Засновником.</w:t>
      </w:r>
    </w:p>
    <w:p w:rsidR="00C13E7D" w:rsidRDefault="00C13E7D" w:rsidP="000101C5">
      <w:pPr>
        <w:ind w:firstLine="567"/>
        <w:jc w:val="both"/>
      </w:pPr>
      <w:r>
        <w:t xml:space="preserve">9.8. </w:t>
      </w:r>
      <w:r w:rsidRPr="0040222C">
        <w:t>Працівники Підприємства проводять свою діяльність відповідно до Статуту, колективного договору та посадових інст</w:t>
      </w:r>
      <w:r>
        <w:t>рукцій згідно з законодавством.</w:t>
      </w:r>
    </w:p>
    <w:p w:rsidR="00C13E7D" w:rsidRPr="0040222C" w:rsidRDefault="00C13E7D" w:rsidP="000101C5">
      <w:pPr>
        <w:jc w:val="both"/>
      </w:pPr>
    </w:p>
    <w:p w:rsidR="00C13E7D" w:rsidRDefault="00C13E7D" w:rsidP="000101C5">
      <w:pPr>
        <w:ind w:firstLine="567"/>
        <w:jc w:val="center"/>
        <w:rPr>
          <w:b/>
        </w:rPr>
      </w:pPr>
      <w:r w:rsidRPr="0087270F">
        <w:rPr>
          <w:b/>
        </w:rPr>
        <w:t>10.</w:t>
      </w:r>
      <w:r w:rsidRPr="0087270F">
        <w:rPr>
          <w:b/>
        </w:rPr>
        <w:tab/>
        <w:t>КОНТРОЛЬ ТА ПЕРЕВІРКА ДІЯЛЬНОСТІ</w:t>
      </w:r>
    </w:p>
    <w:p w:rsidR="00C13E7D" w:rsidRPr="0087270F" w:rsidRDefault="00C13E7D" w:rsidP="000101C5">
      <w:pPr>
        <w:ind w:firstLine="567"/>
        <w:jc w:val="center"/>
        <w:rPr>
          <w:b/>
        </w:rPr>
      </w:pPr>
    </w:p>
    <w:p w:rsidR="00C13E7D" w:rsidRPr="0040222C" w:rsidRDefault="00C13E7D" w:rsidP="000101C5">
      <w:pPr>
        <w:ind w:firstLine="567"/>
        <w:jc w:val="both"/>
      </w:pPr>
      <w:r>
        <w:t xml:space="preserve">10.1. </w:t>
      </w:r>
      <w:r w:rsidRPr="0040222C">
        <w:t>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w:t>
      </w:r>
    </w:p>
    <w:p w:rsidR="00C13E7D" w:rsidRPr="0040222C" w:rsidRDefault="00C13E7D" w:rsidP="000101C5">
      <w:pPr>
        <w:ind w:firstLine="567"/>
        <w:jc w:val="both"/>
      </w:pPr>
      <w:r>
        <w:t xml:space="preserve">10.2. </w:t>
      </w:r>
      <w:r w:rsidRPr="0040222C">
        <w:t>Підприємство несе відповідальність за своєчасне і достовірне подання передбачених форм звітності відповідним органам.</w:t>
      </w:r>
    </w:p>
    <w:p w:rsidR="00C13E7D" w:rsidRPr="0040222C" w:rsidRDefault="00C13E7D" w:rsidP="000101C5">
      <w:pPr>
        <w:ind w:firstLine="567"/>
        <w:jc w:val="both"/>
      </w:pPr>
      <w:r>
        <w:t xml:space="preserve">10.3. </w:t>
      </w:r>
      <w:r w:rsidRPr="0040222C">
        <w:t>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C13E7D" w:rsidRPr="0040222C" w:rsidRDefault="00C13E7D" w:rsidP="000101C5">
      <w:pPr>
        <w:ind w:firstLine="567"/>
        <w:jc w:val="both"/>
      </w:pPr>
      <w:r>
        <w:t xml:space="preserve">10.4. </w:t>
      </w:r>
      <w:r w:rsidRPr="0040222C">
        <w:t>Засновник має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Засновнику, за його вимогою, бухгалтерський звіт та іншу документацію, яка стосується фінансово-господарської, кадрової, медичної діяльності.</w:t>
      </w:r>
    </w:p>
    <w:p w:rsidR="00C13E7D" w:rsidRPr="0040222C" w:rsidRDefault="00C13E7D" w:rsidP="000101C5">
      <w:pPr>
        <w:ind w:firstLine="567"/>
        <w:jc w:val="both"/>
      </w:pPr>
      <w:r>
        <w:t xml:space="preserve">10.5. </w:t>
      </w:r>
      <w:r w:rsidRPr="0040222C">
        <w:t>Контроль якості надання медичної допомоги хворим на Підприємстві здійснюється шляхом експертизи відповідності</w:t>
      </w:r>
      <w:r>
        <w:t xml:space="preserve"> якості наданої медичної допомоги міжнародним принципам доказової медицини,</w:t>
      </w:r>
      <w:r w:rsidRPr="0040222C">
        <w:t xml:space="preserve"> вимогам галузевим стандартам в сфері охорони здоров’я та законодавства. </w:t>
      </w:r>
    </w:p>
    <w:p w:rsidR="00C13E7D" w:rsidRDefault="00C13E7D" w:rsidP="000101C5">
      <w:pPr>
        <w:ind w:firstLine="567"/>
        <w:jc w:val="center"/>
        <w:rPr>
          <w:b/>
        </w:rPr>
      </w:pPr>
    </w:p>
    <w:p w:rsidR="00C13E7D" w:rsidRPr="0087270F" w:rsidRDefault="00C13E7D" w:rsidP="000101C5">
      <w:pPr>
        <w:ind w:firstLine="993"/>
        <w:jc w:val="center"/>
        <w:rPr>
          <w:b/>
        </w:rPr>
      </w:pPr>
      <w:r w:rsidRPr="0087270F">
        <w:rPr>
          <w:b/>
        </w:rPr>
        <w:t>11.</w:t>
      </w:r>
      <w:r w:rsidRPr="0087270F">
        <w:rPr>
          <w:b/>
        </w:rPr>
        <w:tab/>
        <w:t>ПРИПИНЕННЯ ДІЯЛЬНОСТІ</w:t>
      </w:r>
    </w:p>
    <w:p w:rsidR="00C13E7D" w:rsidRPr="0040222C" w:rsidRDefault="00C13E7D" w:rsidP="000101C5">
      <w:pPr>
        <w:ind w:firstLine="567"/>
        <w:jc w:val="both"/>
      </w:pPr>
    </w:p>
    <w:p w:rsidR="00C13E7D" w:rsidRPr="0040222C" w:rsidRDefault="00C13E7D" w:rsidP="000101C5">
      <w:pPr>
        <w:ind w:firstLine="567"/>
        <w:jc w:val="both"/>
      </w:pPr>
      <w:r>
        <w:t xml:space="preserve">11.1. </w:t>
      </w:r>
      <w:r w:rsidRPr="0040222C">
        <w:t>Припинення діяльності Підприємства здійснюється шляхом його реорганізації (злиття, приєднання, поділу, перетворення) або ліквідації -</w:t>
      </w:r>
      <w:r>
        <w:t xml:space="preserve"> за рішенням Засновника, а у ви</w:t>
      </w:r>
      <w:r w:rsidRPr="0040222C">
        <w:t>падках, передбачених законодавством України, - за рішенням суду або відповідних органів державної влади.</w:t>
      </w:r>
    </w:p>
    <w:p w:rsidR="00C13E7D" w:rsidRPr="00E5385A" w:rsidRDefault="00C13E7D" w:rsidP="000101C5">
      <w:pPr>
        <w:ind w:firstLine="567"/>
        <w:jc w:val="both"/>
      </w:pPr>
      <w:r>
        <w:t xml:space="preserve">11.2. </w:t>
      </w:r>
      <w:r w:rsidRPr="00E5385A">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C13E7D" w:rsidRPr="0040222C" w:rsidRDefault="00C13E7D" w:rsidP="000101C5">
      <w:pPr>
        <w:ind w:firstLine="567"/>
        <w:jc w:val="both"/>
      </w:pPr>
      <w:r>
        <w:t xml:space="preserve">11.3. </w:t>
      </w:r>
      <w:r w:rsidRPr="0040222C">
        <w:t>Ліквідація Підприємства здійснюється лікв</w:t>
      </w:r>
      <w:r>
        <w:t>ідаційною комісією, яка утворює</w:t>
      </w:r>
      <w:r w:rsidRPr="0040222C">
        <w:t>ться Засновником або за рішенням суду.</w:t>
      </w:r>
    </w:p>
    <w:p w:rsidR="00C13E7D" w:rsidRPr="0040222C" w:rsidRDefault="00C13E7D" w:rsidP="000101C5">
      <w:pPr>
        <w:ind w:firstLine="567"/>
        <w:jc w:val="both"/>
      </w:pPr>
      <w:r>
        <w:t xml:space="preserve">11.4. </w:t>
      </w:r>
      <w:r w:rsidRPr="0040222C">
        <w:t>Порядок і строки проведення ліквідації, а також строк для пред’явлення вимог кредиторами, що не може бути меншим ніж два місяці з дня оприлюднення рішення про ліквідацію, визначаються органом, який прийняв рішення про ліквідацію.</w:t>
      </w:r>
    </w:p>
    <w:p w:rsidR="00C13E7D" w:rsidRPr="0040222C" w:rsidRDefault="00C13E7D" w:rsidP="000101C5">
      <w:pPr>
        <w:ind w:firstLine="567"/>
        <w:jc w:val="both"/>
      </w:pPr>
      <w:r>
        <w:t xml:space="preserve">11.5. </w:t>
      </w:r>
      <w:r w:rsidRPr="0040222C">
        <w:t xml:space="preserve">Ліквідаційна комісія розміщує у друкованих </w:t>
      </w:r>
      <w:r>
        <w:t>засобах масової інформації пові</w:t>
      </w:r>
      <w:r w:rsidRPr="0040222C">
        <w:t>домлення про припинення юридичної особи та про порядок і строк заявления кредиторами вимог до неї</w:t>
      </w:r>
      <w:r>
        <w:t>, а наявних (відомих) кредиторів повідомляє особисто в письмовій формі у визначені законодавством строки.</w:t>
      </w:r>
      <w:r w:rsidRPr="0040222C">
        <w:t xml:space="preserve"> </w:t>
      </w:r>
    </w:p>
    <w:p w:rsidR="00C13E7D" w:rsidRPr="0040222C" w:rsidRDefault="00C13E7D" w:rsidP="000101C5">
      <w:pPr>
        <w:ind w:firstLine="567"/>
        <w:jc w:val="both"/>
      </w:pPr>
      <w:r w:rsidRPr="0040222C">
        <w:t>Одночасно ліквідаційна комісія вживає усіх необхідних заходів зі стягнення дебіторської заборгованості Підприємства.</w:t>
      </w:r>
    </w:p>
    <w:p w:rsidR="00C13E7D" w:rsidRPr="0040222C" w:rsidRDefault="00C13E7D" w:rsidP="000101C5">
      <w:pPr>
        <w:ind w:firstLine="567"/>
        <w:jc w:val="both"/>
      </w:pPr>
      <w:r>
        <w:t xml:space="preserve">11.6. </w:t>
      </w:r>
      <w:r w:rsidRPr="0040222C">
        <w:t>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w:t>
      </w:r>
      <w:r>
        <w:t xml:space="preserve"> та повнота ліквідаційного бала</w:t>
      </w:r>
      <w:r w:rsidRPr="0040222C">
        <w:t>нсу повинні бути перевірені в установленому законодавством порядку.</w:t>
      </w:r>
    </w:p>
    <w:p w:rsidR="00C13E7D" w:rsidRPr="0040222C" w:rsidRDefault="00C13E7D" w:rsidP="000101C5">
      <w:pPr>
        <w:ind w:firstLine="567"/>
        <w:jc w:val="both"/>
      </w:pPr>
      <w:r w:rsidRPr="0040222C">
        <w:t>Ліквідаційна комісія виступає в суді від імені Підприємства, що ліквідується.</w:t>
      </w:r>
    </w:p>
    <w:p w:rsidR="00C13E7D" w:rsidRPr="0040222C" w:rsidRDefault="00C13E7D" w:rsidP="000101C5">
      <w:pPr>
        <w:ind w:firstLine="567"/>
        <w:jc w:val="both"/>
      </w:pPr>
      <w:r>
        <w:t xml:space="preserve">11.7. </w:t>
      </w:r>
      <w:r w:rsidRPr="0040222C">
        <w:t>Черговість та порядок задоволення вимог кредиторів визначаються відповідно до законодавства.</w:t>
      </w:r>
    </w:p>
    <w:p w:rsidR="00C13E7D" w:rsidRPr="0040222C" w:rsidRDefault="00C13E7D" w:rsidP="000101C5">
      <w:pPr>
        <w:ind w:firstLine="567"/>
        <w:jc w:val="both"/>
      </w:pPr>
      <w:r>
        <w:t xml:space="preserve">11.8. </w:t>
      </w:r>
      <w:r w:rsidRPr="0040222C">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C13E7D" w:rsidRPr="0040222C" w:rsidRDefault="00C13E7D" w:rsidP="000101C5">
      <w:pPr>
        <w:ind w:firstLine="567"/>
        <w:jc w:val="both"/>
      </w:pPr>
      <w:r>
        <w:t xml:space="preserve">11.9. </w:t>
      </w:r>
      <w:r w:rsidRPr="0040222C">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C13E7D" w:rsidRPr="0040222C" w:rsidRDefault="00C13E7D" w:rsidP="000101C5">
      <w:pPr>
        <w:ind w:firstLine="567"/>
        <w:jc w:val="both"/>
      </w:pPr>
      <w:r>
        <w:t xml:space="preserve">11.10. </w:t>
      </w:r>
      <w:r w:rsidRPr="0040222C">
        <w:t>Все, що не передбачено цим Статутом, регулюється законодавством України.</w:t>
      </w:r>
    </w:p>
    <w:p w:rsidR="00C13E7D" w:rsidRPr="0040222C" w:rsidRDefault="00C13E7D" w:rsidP="000101C5">
      <w:pPr>
        <w:ind w:firstLine="567"/>
        <w:jc w:val="both"/>
      </w:pPr>
    </w:p>
    <w:p w:rsidR="00C13E7D" w:rsidRPr="0087270F" w:rsidRDefault="00C13E7D" w:rsidP="000101C5">
      <w:pPr>
        <w:ind w:firstLine="567"/>
        <w:jc w:val="center"/>
        <w:rPr>
          <w:b/>
        </w:rPr>
      </w:pPr>
      <w:r w:rsidRPr="0087270F">
        <w:rPr>
          <w:b/>
        </w:rPr>
        <w:t>12.</w:t>
      </w:r>
      <w:r w:rsidRPr="0087270F">
        <w:rPr>
          <w:b/>
        </w:rPr>
        <w:tab/>
        <w:t>ПОРЯДОК ВНЕСЕННЯ ЗМІН ДО СТАТУТУ ПІДПРИЄМСТВА.</w:t>
      </w:r>
    </w:p>
    <w:p w:rsidR="00C13E7D" w:rsidRPr="0040222C" w:rsidRDefault="00C13E7D" w:rsidP="000101C5">
      <w:pPr>
        <w:ind w:firstLine="567"/>
        <w:jc w:val="both"/>
      </w:pPr>
    </w:p>
    <w:p w:rsidR="00C13E7D" w:rsidRPr="0040222C" w:rsidRDefault="00C13E7D" w:rsidP="000101C5">
      <w:pPr>
        <w:ind w:firstLine="567"/>
        <w:jc w:val="both"/>
      </w:pPr>
      <w:r>
        <w:t xml:space="preserve">12.1. </w:t>
      </w:r>
      <w:r w:rsidRPr="0040222C">
        <w:t>Зміни до цього Статуту вносяться за рішенням Засно</w:t>
      </w:r>
      <w:r>
        <w:t>вника, шляхом викладен</w:t>
      </w:r>
      <w:r w:rsidRPr="0040222C">
        <w:t>ня Статуту у новій редакції.</w:t>
      </w:r>
    </w:p>
    <w:p w:rsidR="00C13E7D" w:rsidRPr="0040222C" w:rsidRDefault="00C13E7D" w:rsidP="000101C5">
      <w:pPr>
        <w:ind w:firstLine="567"/>
        <w:jc w:val="both"/>
      </w:pPr>
      <w:r>
        <w:t xml:space="preserve">12.2. </w:t>
      </w:r>
      <w:r w:rsidRPr="0040222C">
        <w:t>Зміни до цього Статуту підлягають обов’язков</w:t>
      </w:r>
      <w:r>
        <w:t>ій державній реєстрації у порядку</w:t>
      </w:r>
      <w:r w:rsidRPr="0040222C">
        <w:t xml:space="preserve"> встано</w:t>
      </w:r>
      <w:r>
        <w:t>вленому законодавством України.</w:t>
      </w:r>
    </w:p>
    <w:p w:rsidR="00C13E7D" w:rsidRDefault="00C13E7D" w:rsidP="000101C5">
      <w:pPr>
        <w:jc w:val="center"/>
      </w:pPr>
    </w:p>
    <w:p w:rsidR="00C13E7D" w:rsidRDefault="00C13E7D" w:rsidP="000101C5">
      <w:pPr>
        <w:jc w:val="center"/>
      </w:pPr>
    </w:p>
    <w:p w:rsidR="00C13E7D" w:rsidRDefault="00C13E7D" w:rsidP="000101C5">
      <w:pPr>
        <w:jc w:val="center"/>
      </w:pPr>
    </w:p>
    <w:p w:rsidR="00C13E7D" w:rsidRDefault="00C13E7D" w:rsidP="000101C5">
      <w:pPr>
        <w:jc w:val="center"/>
      </w:pPr>
    </w:p>
    <w:p w:rsidR="00C13E7D" w:rsidRDefault="00C13E7D" w:rsidP="000101C5">
      <w:pPr>
        <w:jc w:val="center"/>
      </w:pPr>
    </w:p>
    <w:p w:rsidR="00C13E7D" w:rsidRPr="00FB5B91" w:rsidRDefault="00C13E7D" w:rsidP="000101C5">
      <w:pPr>
        <w:jc w:val="center"/>
      </w:pPr>
      <w:r w:rsidRPr="00FB5B91">
        <w:t xml:space="preserve">Голова </w:t>
      </w:r>
      <w:r>
        <w:t xml:space="preserve">ради          </w:t>
      </w:r>
      <w:r w:rsidRPr="00FB5B91">
        <w:t xml:space="preserve">                                   О.П. Покутній</w:t>
      </w:r>
    </w:p>
    <w:p w:rsidR="00C13E7D" w:rsidRDefault="00C13E7D" w:rsidP="006901F2">
      <w:pPr>
        <w:pStyle w:val="BodyText"/>
        <w:rPr>
          <w:sz w:val="22"/>
          <w:szCs w:val="22"/>
        </w:rPr>
      </w:pPr>
    </w:p>
    <w:p w:rsidR="00C13E7D" w:rsidRDefault="00C13E7D" w:rsidP="006901F2">
      <w:pPr>
        <w:pStyle w:val="BodyText"/>
        <w:rPr>
          <w:sz w:val="22"/>
          <w:szCs w:val="22"/>
        </w:rPr>
      </w:pPr>
    </w:p>
    <w:p w:rsidR="00C13E7D" w:rsidRDefault="00C13E7D" w:rsidP="006901F2">
      <w:pPr>
        <w:pStyle w:val="BodyText"/>
        <w:rPr>
          <w:sz w:val="22"/>
          <w:szCs w:val="22"/>
        </w:rPr>
      </w:pPr>
    </w:p>
    <w:p w:rsidR="00C13E7D" w:rsidRPr="004132A0" w:rsidRDefault="00C13E7D" w:rsidP="006901F2">
      <w:pPr>
        <w:pStyle w:val="BodyText"/>
        <w:rPr>
          <w:sz w:val="22"/>
          <w:szCs w:val="22"/>
        </w:rPr>
      </w:pPr>
    </w:p>
    <w:p w:rsidR="00C13E7D" w:rsidRDefault="00C13E7D" w:rsidP="006901F2">
      <w:pPr>
        <w:jc w:val="both"/>
      </w:pPr>
    </w:p>
    <w:p w:rsidR="00C13E7D" w:rsidRDefault="00C13E7D" w:rsidP="006901F2">
      <w:pPr>
        <w:jc w:val="both"/>
      </w:pPr>
    </w:p>
    <w:p w:rsidR="00C13E7D" w:rsidRDefault="00C13E7D" w:rsidP="006901F2">
      <w:pPr>
        <w:jc w:val="both"/>
      </w:pPr>
    </w:p>
    <w:p w:rsidR="00C13E7D" w:rsidRDefault="00C13E7D" w:rsidP="006901F2">
      <w:pPr>
        <w:jc w:val="both"/>
      </w:pPr>
    </w:p>
    <w:p w:rsidR="00C13E7D" w:rsidRDefault="00C13E7D" w:rsidP="006901F2">
      <w:pPr>
        <w:jc w:val="both"/>
      </w:pPr>
    </w:p>
    <w:p w:rsidR="00C13E7D" w:rsidRDefault="00C13E7D" w:rsidP="006901F2">
      <w:pPr>
        <w:jc w:val="both"/>
      </w:pPr>
    </w:p>
    <w:p w:rsidR="00C13E7D" w:rsidRDefault="00C13E7D" w:rsidP="006901F2">
      <w:pPr>
        <w:jc w:val="both"/>
      </w:pPr>
    </w:p>
    <w:p w:rsidR="00C13E7D" w:rsidRDefault="00C13E7D" w:rsidP="006901F2">
      <w:pPr>
        <w:jc w:val="both"/>
      </w:pPr>
    </w:p>
    <w:p w:rsidR="00C13E7D" w:rsidRDefault="00C13E7D" w:rsidP="006901F2">
      <w:pPr>
        <w:jc w:val="both"/>
      </w:pPr>
    </w:p>
    <w:p w:rsidR="00C13E7D" w:rsidRDefault="00C13E7D" w:rsidP="006901F2">
      <w:pPr>
        <w:jc w:val="both"/>
      </w:pPr>
    </w:p>
    <w:p w:rsidR="00C13E7D" w:rsidRDefault="00C13E7D" w:rsidP="006901F2">
      <w:pPr>
        <w:jc w:val="both"/>
      </w:pPr>
    </w:p>
    <w:sectPr w:rsidR="00C13E7D" w:rsidSect="00D311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74A05"/>
    <w:multiLevelType w:val="hybridMultilevel"/>
    <w:tmpl w:val="AD90ECB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914354"/>
    <w:multiLevelType w:val="hybridMultilevel"/>
    <w:tmpl w:val="84B8E5C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227ABA"/>
    <w:multiLevelType w:val="hybridMultilevel"/>
    <w:tmpl w:val="E9E0B3B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2651238"/>
    <w:multiLevelType w:val="hybridMultilevel"/>
    <w:tmpl w:val="464AED76"/>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2F81665"/>
    <w:multiLevelType w:val="hybridMultilevel"/>
    <w:tmpl w:val="94363F2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4A01E07"/>
    <w:multiLevelType w:val="hybridMultilevel"/>
    <w:tmpl w:val="7832A510"/>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5A03A2"/>
    <w:multiLevelType w:val="hybridMultilevel"/>
    <w:tmpl w:val="0218A35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6AF2337"/>
    <w:multiLevelType w:val="hybridMultilevel"/>
    <w:tmpl w:val="644E5EC8"/>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9F64515"/>
    <w:multiLevelType w:val="hybridMultilevel"/>
    <w:tmpl w:val="FEB88DE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A976FB0"/>
    <w:multiLevelType w:val="hybridMultilevel"/>
    <w:tmpl w:val="2D8CCC6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C3467C2"/>
    <w:multiLevelType w:val="hybridMultilevel"/>
    <w:tmpl w:val="B538C726"/>
    <w:lvl w:ilvl="0" w:tplc="391E95C2">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CCC32CD"/>
    <w:multiLevelType w:val="hybridMultilevel"/>
    <w:tmpl w:val="AEB01426"/>
    <w:lvl w:ilvl="0" w:tplc="26BAF6C6">
      <w:start w:val="4"/>
      <w:numFmt w:val="decimal"/>
      <w:lvlText w:val="%1."/>
      <w:lvlJc w:val="left"/>
      <w:pPr>
        <w:tabs>
          <w:tab w:val="num" w:pos="1068"/>
        </w:tabs>
        <w:ind w:left="1068" w:hanging="360"/>
      </w:pPr>
      <w:rPr>
        <w:rFonts w:cs="Times New Roman" w:hint="default"/>
      </w:rPr>
    </w:lvl>
    <w:lvl w:ilvl="1" w:tplc="04220019" w:tentative="1">
      <w:start w:val="1"/>
      <w:numFmt w:val="lowerLetter"/>
      <w:lvlText w:val="%2."/>
      <w:lvlJc w:val="left"/>
      <w:pPr>
        <w:tabs>
          <w:tab w:val="num" w:pos="1788"/>
        </w:tabs>
        <w:ind w:left="1788" w:hanging="360"/>
      </w:pPr>
      <w:rPr>
        <w:rFonts w:cs="Times New Roman"/>
      </w:rPr>
    </w:lvl>
    <w:lvl w:ilvl="2" w:tplc="0422001B" w:tentative="1">
      <w:start w:val="1"/>
      <w:numFmt w:val="lowerRoman"/>
      <w:lvlText w:val="%3."/>
      <w:lvlJc w:val="right"/>
      <w:pPr>
        <w:tabs>
          <w:tab w:val="num" w:pos="2508"/>
        </w:tabs>
        <w:ind w:left="2508" w:hanging="180"/>
      </w:pPr>
      <w:rPr>
        <w:rFonts w:cs="Times New Roman"/>
      </w:rPr>
    </w:lvl>
    <w:lvl w:ilvl="3" w:tplc="0422000F" w:tentative="1">
      <w:start w:val="1"/>
      <w:numFmt w:val="decimal"/>
      <w:lvlText w:val="%4."/>
      <w:lvlJc w:val="left"/>
      <w:pPr>
        <w:tabs>
          <w:tab w:val="num" w:pos="3228"/>
        </w:tabs>
        <w:ind w:left="3228" w:hanging="360"/>
      </w:pPr>
      <w:rPr>
        <w:rFonts w:cs="Times New Roman"/>
      </w:rPr>
    </w:lvl>
    <w:lvl w:ilvl="4" w:tplc="04220019" w:tentative="1">
      <w:start w:val="1"/>
      <w:numFmt w:val="lowerLetter"/>
      <w:lvlText w:val="%5."/>
      <w:lvlJc w:val="left"/>
      <w:pPr>
        <w:tabs>
          <w:tab w:val="num" w:pos="3948"/>
        </w:tabs>
        <w:ind w:left="3948" w:hanging="360"/>
      </w:pPr>
      <w:rPr>
        <w:rFonts w:cs="Times New Roman"/>
      </w:rPr>
    </w:lvl>
    <w:lvl w:ilvl="5" w:tplc="0422001B" w:tentative="1">
      <w:start w:val="1"/>
      <w:numFmt w:val="lowerRoman"/>
      <w:lvlText w:val="%6."/>
      <w:lvlJc w:val="right"/>
      <w:pPr>
        <w:tabs>
          <w:tab w:val="num" w:pos="4668"/>
        </w:tabs>
        <w:ind w:left="4668" w:hanging="180"/>
      </w:pPr>
      <w:rPr>
        <w:rFonts w:cs="Times New Roman"/>
      </w:rPr>
    </w:lvl>
    <w:lvl w:ilvl="6" w:tplc="0422000F" w:tentative="1">
      <w:start w:val="1"/>
      <w:numFmt w:val="decimal"/>
      <w:lvlText w:val="%7."/>
      <w:lvlJc w:val="left"/>
      <w:pPr>
        <w:tabs>
          <w:tab w:val="num" w:pos="5388"/>
        </w:tabs>
        <w:ind w:left="5388" w:hanging="360"/>
      </w:pPr>
      <w:rPr>
        <w:rFonts w:cs="Times New Roman"/>
      </w:rPr>
    </w:lvl>
    <w:lvl w:ilvl="7" w:tplc="04220019" w:tentative="1">
      <w:start w:val="1"/>
      <w:numFmt w:val="lowerLetter"/>
      <w:lvlText w:val="%8."/>
      <w:lvlJc w:val="left"/>
      <w:pPr>
        <w:tabs>
          <w:tab w:val="num" w:pos="6108"/>
        </w:tabs>
        <w:ind w:left="6108" w:hanging="360"/>
      </w:pPr>
      <w:rPr>
        <w:rFonts w:cs="Times New Roman"/>
      </w:rPr>
    </w:lvl>
    <w:lvl w:ilvl="8" w:tplc="0422001B" w:tentative="1">
      <w:start w:val="1"/>
      <w:numFmt w:val="lowerRoman"/>
      <w:lvlText w:val="%9."/>
      <w:lvlJc w:val="right"/>
      <w:pPr>
        <w:tabs>
          <w:tab w:val="num" w:pos="6828"/>
        </w:tabs>
        <w:ind w:left="6828" w:hanging="180"/>
      </w:pPr>
      <w:rPr>
        <w:rFonts w:cs="Times New Roman"/>
      </w:rPr>
    </w:lvl>
  </w:abstractNum>
  <w:abstractNum w:abstractNumId="12">
    <w:nsid w:val="0D9A0545"/>
    <w:multiLevelType w:val="hybridMultilevel"/>
    <w:tmpl w:val="D10C2E72"/>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F1128B2"/>
    <w:multiLevelType w:val="hybridMultilevel"/>
    <w:tmpl w:val="EE2CCAB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BB47C36"/>
    <w:multiLevelType w:val="hybridMultilevel"/>
    <w:tmpl w:val="EEAA7E3E"/>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36B031D"/>
    <w:multiLevelType w:val="hybridMultilevel"/>
    <w:tmpl w:val="2E8E8BF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C654E2C"/>
    <w:multiLevelType w:val="hybridMultilevel"/>
    <w:tmpl w:val="49CC9C20"/>
    <w:lvl w:ilvl="0" w:tplc="391E95C2">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28B4DBE"/>
    <w:multiLevelType w:val="hybridMultilevel"/>
    <w:tmpl w:val="84F6778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4AF696B"/>
    <w:multiLevelType w:val="hybridMultilevel"/>
    <w:tmpl w:val="13E21A46"/>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60C2DF6"/>
    <w:multiLevelType w:val="hybridMultilevel"/>
    <w:tmpl w:val="DA8EFA3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E51683E"/>
    <w:multiLevelType w:val="hybridMultilevel"/>
    <w:tmpl w:val="A0EA9D36"/>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26A0F70"/>
    <w:multiLevelType w:val="hybridMultilevel"/>
    <w:tmpl w:val="BFB2AAEA"/>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2A3C45"/>
    <w:multiLevelType w:val="hybridMultilevel"/>
    <w:tmpl w:val="A5B47656"/>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18F2436"/>
    <w:multiLevelType w:val="hybridMultilevel"/>
    <w:tmpl w:val="B802B162"/>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84A50A3"/>
    <w:multiLevelType w:val="hybridMultilevel"/>
    <w:tmpl w:val="8794A7DE"/>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97470FE"/>
    <w:multiLevelType w:val="hybridMultilevel"/>
    <w:tmpl w:val="026AEA6A"/>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E1800CA"/>
    <w:multiLevelType w:val="hybridMultilevel"/>
    <w:tmpl w:val="755011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4B92D46"/>
    <w:multiLevelType w:val="hybridMultilevel"/>
    <w:tmpl w:val="F0DA70EA"/>
    <w:lvl w:ilvl="0" w:tplc="391E95C2">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6F15E75"/>
    <w:multiLevelType w:val="hybridMultilevel"/>
    <w:tmpl w:val="D7F09F0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F801EA3"/>
    <w:multiLevelType w:val="hybridMultilevel"/>
    <w:tmpl w:val="096CB52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10"/>
  </w:num>
  <w:num w:numId="4">
    <w:abstractNumId w:val="27"/>
  </w:num>
  <w:num w:numId="5">
    <w:abstractNumId w:val="16"/>
  </w:num>
  <w:num w:numId="6">
    <w:abstractNumId w:val="5"/>
  </w:num>
  <w:num w:numId="7">
    <w:abstractNumId w:val="29"/>
  </w:num>
  <w:num w:numId="8">
    <w:abstractNumId w:val="17"/>
  </w:num>
  <w:num w:numId="9">
    <w:abstractNumId w:val="24"/>
  </w:num>
  <w:num w:numId="10">
    <w:abstractNumId w:val="3"/>
  </w:num>
  <w:num w:numId="11">
    <w:abstractNumId w:val="22"/>
  </w:num>
  <w:num w:numId="12">
    <w:abstractNumId w:val="12"/>
  </w:num>
  <w:num w:numId="13">
    <w:abstractNumId w:val="8"/>
  </w:num>
  <w:num w:numId="14">
    <w:abstractNumId w:val="25"/>
  </w:num>
  <w:num w:numId="15">
    <w:abstractNumId w:val="14"/>
  </w:num>
  <w:num w:numId="16">
    <w:abstractNumId w:val="20"/>
  </w:num>
  <w:num w:numId="17">
    <w:abstractNumId w:val="15"/>
  </w:num>
  <w:num w:numId="18">
    <w:abstractNumId w:val="1"/>
  </w:num>
  <w:num w:numId="19">
    <w:abstractNumId w:val="2"/>
  </w:num>
  <w:num w:numId="20">
    <w:abstractNumId w:val="13"/>
  </w:num>
  <w:num w:numId="21">
    <w:abstractNumId w:val="7"/>
  </w:num>
  <w:num w:numId="22">
    <w:abstractNumId w:val="0"/>
  </w:num>
  <w:num w:numId="23">
    <w:abstractNumId w:val="23"/>
  </w:num>
  <w:num w:numId="24">
    <w:abstractNumId w:val="28"/>
  </w:num>
  <w:num w:numId="25">
    <w:abstractNumId w:val="19"/>
  </w:num>
  <w:num w:numId="26">
    <w:abstractNumId w:val="4"/>
  </w:num>
  <w:num w:numId="27">
    <w:abstractNumId w:val="18"/>
  </w:num>
  <w:num w:numId="28">
    <w:abstractNumId w:val="21"/>
  </w:num>
  <w:num w:numId="29">
    <w:abstractNumId w:val="6"/>
  </w:num>
  <w:num w:numId="3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01F2"/>
    <w:rsid w:val="000101C5"/>
    <w:rsid w:val="00015B43"/>
    <w:rsid w:val="00076996"/>
    <w:rsid w:val="000B580F"/>
    <w:rsid w:val="000D4932"/>
    <w:rsid w:val="000F266F"/>
    <w:rsid w:val="00133188"/>
    <w:rsid w:val="001674F7"/>
    <w:rsid w:val="00173B4A"/>
    <w:rsid w:val="001A36F6"/>
    <w:rsid w:val="001F2F30"/>
    <w:rsid w:val="002067D2"/>
    <w:rsid w:val="00320FBF"/>
    <w:rsid w:val="003247FC"/>
    <w:rsid w:val="00334888"/>
    <w:rsid w:val="00352BF4"/>
    <w:rsid w:val="00353334"/>
    <w:rsid w:val="003556E2"/>
    <w:rsid w:val="00372FAA"/>
    <w:rsid w:val="003C281F"/>
    <w:rsid w:val="003C6F92"/>
    <w:rsid w:val="003E0B05"/>
    <w:rsid w:val="0040222C"/>
    <w:rsid w:val="004132A0"/>
    <w:rsid w:val="00421ECE"/>
    <w:rsid w:val="00446F73"/>
    <w:rsid w:val="00472309"/>
    <w:rsid w:val="004C181F"/>
    <w:rsid w:val="004D0061"/>
    <w:rsid w:val="004D24C9"/>
    <w:rsid w:val="004E5EF3"/>
    <w:rsid w:val="00521F48"/>
    <w:rsid w:val="00522914"/>
    <w:rsid w:val="005342D8"/>
    <w:rsid w:val="005607CE"/>
    <w:rsid w:val="00567D8F"/>
    <w:rsid w:val="00593D49"/>
    <w:rsid w:val="005D7B72"/>
    <w:rsid w:val="005F3766"/>
    <w:rsid w:val="00634BA7"/>
    <w:rsid w:val="006532D6"/>
    <w:rsid w:val="006608C6"/>
    <w:rsid w:val="00662C8D"/>
    <w:rsid w:val="00666614"/>
    <w:rsid w:val="00676E14"/>
    <w:rsid w:val="006901F2"/>
    <w:rsid w:val="006934E9"/>
    <w:rsid w:val="006C00FE"/>
    <w:rsid w:val="006C4E22"/>
    <w:rsid w:val="006F082E"/>
    <w:rsid w:val="006F1ADB"/>
    <w:rsid w:val="006F1CFC"/>
    <w:rsid w:val="006F3269"/>
    <w:rsid w:val="00720680"/>
    <w:rsid w:val="007509F8"/>
    <w:rsid w:val="00760DD3"/>
    <w:rsid w:val="00763E83"/>
    <w:rsid w:val="007A002C"/>
    <w:rsid w:val="007C2339"/>
    <w:rsid w:val="007C36C0"/>
    <w:rsid w:val="007D0124"/>
    <w:rsid w:val="007E3E32"/>
    <w:rsid w:val="007F002C"/>
    <w:rsid w:val="007F7D4F"/>
    <w:rsid w:val="008123D3"/>
    <w:rsid w:val="00830E78"/>
    <w:rsid w:val="00831E0D"/>
    <w:rsid w:val="0087270F"/>
    <w:rsid w:val="00886CA8"/>
    <w:rsid w:val="00896542"/>
    <w:rsid w:val="00897BE2"/>
    <w:rsid w:val="008A62F8"/>
    <w:rsid w:val="008B71E2"/>
    <w:rsid w:val="008B7B5A"/>
    <w:rsid w:val="008C45DE"/>
    <w:rsid w:val="00955C27"/>
    <w:rsid w:val="009712E3"/>
    <w:rsid w:val="009817EE"/>
    <w:rsid w:val="0098683D"/>
    <w:rsid w:val="009D700F"/>
    <w:rsid w:val="00A1013B"/>
    <w:rsid w:val="00A319E2"/>
    <w:rsid w:val="00A40834"/>
    <w:rsid w:val="00A41276"/>
    <w:rsid w:val="00A47934"/>
    <w:rsid w:val="00A85468"/>
    <w:rsid w:val="00AB1751"/>
    <w:rsid w:val="00AE3483"/>
    <w:rsid w:val="00B11F4F"/>
    <w:rsid w:val="00B30C3C"/>
    <w:rsid w:val="00B51E08"/>
    <w:rsid w:val="00B65710"/>
    <w:rsid w:val="00B65967"/>
    <w:rsid w:val="00B756CB"/>
    <w:rsid w:val="00B90923"/>
    <w:rsid w:val="00BD072B"/>
    <w:rsid w:val="00BD6CE5"/>
    <w:rsid w:val="00C13E7D"/>
    <w:rsid w:val="00C31D94"/>
    <w:rsid w:val="00C42075"/>
    <w:rsid w:val="00C91A7E"/>
    <w:rsid w:val="00C964D9"/>
    <w:rsid w:val="00CA15AC"/>
    <w:rsid w:val="00CB6E42"/>
    <w:rsid w:val="00CE2B83"/>
    <w:rsid w:val="00D064B5"/>
    <w:rsid w:val="00D222A1"/>
    <w:rsid w:val="00D31159"/>
    <w:rsid w:val="00D81B76"/>
    <w:rsid w:val="00E02E18"/>
    <w:rsid w:val="00E174AF"/>
    <w:rsid w:val="00E27EEA"/>
    <w:rsid w:val="00E36224"/>
    <w:rsid w:val="00E367CB"/>
    <w:rsid w:val="00E41307"/>
    <w:rsid w:val="00E5385A"/>
    <w:rsid w:val="00E62D2C"/>
    <w:rsid w:val="00EA0880"/>
    <w:rsid w:val="00F30074"/>
    <w:rsid w:val="00F54E20"/>
    <w:rsid w:val="00F5709C"/>
    <w:rsid w:val="00F77430"/>
    <w:rsid w:val="00FB5B91"/>
    <w:rsid w:val="00FC426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1F2"/>
    <w:rPr>
      <w:rFonts w:ascii="Times New Roman" w:eastAsia="Times New Roman" w:hAnsi="Times New Roman"/>
      <w:sz w:val="24"/>
      <w:szCs w:val="24"/>
      <w:lang w:eastAsia="ru-RU"/>
    </w:rPr>
  </w:style>
  <w:style w:type="paragraph" w:styleId="Heading1">
    <w:name w:val="heading 1"/>
    <w:basedOn w:val="Normal"/>
    <w:next w:val="Normal"/>
    <w:link w:val="Heading1Char"/>
    <w:uiPriority w:val="99"/>
    <w:qFormat/>
    <w:rsid w:val="006901F2"/>
    <w:pPr>
      <w:keepNext/>
      <w:jc w:val="center"/>
      <w:outlineLvl w:val="0"/>
    </w:pPr>
    <w:rPr>
      <w:rFonts w:eastAsia="Calibri"/>
      <w:b/>
      <w:noProof/>
      <w:sz w:val="20"/>
      <w:szCs w:val="20"/>
    </w:rPr>
  </w:style>
  <w:style w:type="paragraph" w:styleId="Heading2">
    <w:name w:val="heading 2"/>
    <w:basedOn w:val="Normal"/>
    <w:next w:val="Normal"/>
    <w:link w:val="Heading2Char"/>
    <w:uiPriority w:val="99"/>
    <w:qFormat/>
    <w:rsid w:val="006901F2"/>
    <w:pPr>
      <w:keepNext/>
      <w:jc w:val="center"/>
      <w:outlineLvl w:val="1"/>
    </w:pPr>
    <w:rPr>
      <w:rFonts w:eastAsia="Calibri"/>
      <w:b/>
      <w:noProof/>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01F2"/>
    <w:rPr>
      <w:rFonts w:ascii="Times New Roman" w:hAnsi="Times New Roman" w:cs="Times New Roman"/>
      <w:b/>
      <w:noProof/>
      <w:sz w:val="20"/>
      <w:lang w:eastAsia="ru-RU"/>
    </w:rPr>
  </w:style>
  <w:style w:type="character" w:customStyle="1" w:styleId="Heading2Char">
    <w:name w:val="Heading 2 Char"/>
    <w:basedOn w:val="DefaultParagraphFont"/>
    <w:link w:val="Heading2"/>
    <w:uiPriority w:val="99"/>
    <w:locked/>
    <w:rsid w:val="006901F2"/>
    <w:rPr>
      <w:rFonts w:ascii="Times New Roman" w:hAnsi="Times New Roman" w:cs="Times New Roman"/>
      <w:b/>
      <w:noProof/>
      <w:sz w:val="20"/>
      <w:lang w:eastAsia="ru-RU"/>
    </w:rPr>
  </w:style>
  <w:style w:type="paragraph" w:styleId="BodyText">
    <w:name w:val="Body Text"/>
    <w:basedOn w:val="Normal"/>
    <w:link w:val="BodyTextChar"/>
    <w:uiPriority w:val="99"/>
    <w:rsid w:val="006901F2"/>
    <w:pPr>
      <w:jc w:val="both"/>
    </w:pPr>
    <w:rPr>
      <w:rFonts w:eastAsia="Calibri"/>
    </w:rPr>
  </w:style>
  <w:style w:type="character" w:customStyle="1" w:styleId="BodyTextChar">
    <w:name w:val="Body Text Char"/>
    <w:basedOn w:val="DefaultParagraphFont"/>
    <w:link w:val="BodyText"/>
    <w:uiPriority w:val="99"/>
    <w:locked/>
    <w:rsid w:val="006901F2"/>
    <w:rPr>
      <w:rFonts w:ascii="Times New Roman" w:hAnsi="Times New Roman" w:cs="Times New Roman"/>
      <w:sz w:val="24"/>
      <w:lang w:val="uk-UA" w:eastAsia="ru-RU"/>
    </w:rPr>
  </w:style>
  <w:style w:type="paragraph" w:styleId="Caption">
    <w:name w:val="caption"/>
    <w:basedOn w:val="Normal"/>
    <w:next w:val="Normal"/>
    <w:uiPriority w:val="99"/>
    <w:qFormat/>
    <w:rsid w:val="006901F2"/>
    <w:pPr>
      <w:jc w:val="center"/>
    </w:pPr>
    <w:rPr>
      <w:b/>
      <w:i/>
      <w:noProof/>
      <w:sz w:val="32"/>
      <w:szCs w:val="20"/>
    </w:rPr>
  </w:style>
  <w:style w:type="paragraph" w:styleId="NormalWeb">
    <w:name w:val="Normal (Web)"/>
    <w:basedOn w:val="Normal"/>
    <w:uiPriority w:val="99"/>
    <w:rsid w:val="006901F2"/>
    <w:pPr>
      <w:spacing w:before="100" w:beforeAutospacing="1" w:after="100" w:afterAutospacing="1"/>
    </w:pPr>
    <w:rPr>
      <w:lang w:val="ru-RU"/>
    </w:rPr>
  </w:style>
  <w:style w:type="table" w:styleId="TableGrid">
    <w:name w:val="Table Grid"/>
    <w:basedOn w:val="TableNormal"/>
    <w:uiPriority w:val="99"/>
    <w:locked/>
    <w:rsid w:val="00831E0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172</TotalTime>
  <Pages>14</Pages>
  <Words>24050</Words>
  <Characters>13710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admin</cp:lastModifiedBy>
  <cp:revision>6</cp:revision>
  <cp:lastPrinted>2019-03-22T08:20:00Z</cp:lastPrinted>
  <dcterms:created xsi:type="dcterms:W3CDTF">2019-03-06T07:59:00Z</dcterms:created>
  <dcterms:modified xsi:type="dcterms:W3CDTF">2019-03-25T07:04:00Z</dcterms:modified>
</cp:coreProperties>
</file>